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6D8F3F" w14:textId="587147A2" w:rsidR="009517A2" w:rsidRDefault="005D446F" w:rsidP="009517A2">
      <w:pPr>
        <w:pStyle w:val="Kop4"/>
        <w:tabs>
          <w:tab w:val="left" w:pos="0"/>
          <w:tab w:val="left" w:pos="1985"/>
        </w:tabs>
      </w:pPr>
      <w:bookmarkStart w:id="0" w:name="_Toc382297233"/>
      <w:bookmarkStart w:id="1" w:name="_GoBack"/>
      <w:bookmarkEnd w:id="1"/>
      <w:r>
        <w:t>Bijlage 8</w:t>
      </w:r>
      <w:r w:rsidR="009517A2" w:rsidRPr="00791175">
        <w:t xml:space="preserve">: </w:t>
      </w:r>
      <w:r w:rsidR="009517A2" w:rsidRPr="00791175">
        <w:tab/>
      </w:r>
      <w:r w:rsidR="00297931" w:rsidRPr="00791175">
        <w:t>Kortingenoverzicht</w:t>
      </w:r>
      <w:bookmarkEnd w:id="0"/>
    </w:p>
    <w:p w14:paraId="4AFB026E" w14:textId="67105DD8" w:rsidR="009517A2" w:rsidRDefault="009517A2">
      <w:pPr>
        <w:tabs>
          <w:tab w:val="clear" w:pos="680"/>
        </w:tabs>
        <w:suppressAutoHyphens w:val="0"/>
        <w:ind w:left="0"/>
        <w:jc w:val="left"/>
        <w:rPr>
          <w:b/>
          <w:bCs/>
          <w:sz w:val="28"/>
          <w:szCs w:val="28"/>
        </w:rPr>
      </w:pPr>
      <w:r>
        <w:br w:type="page"/>
      </w:r>
    </w:p>
    <w:p w14:paraId="591DB574" w14:textId="6D9F12ED" w:rsidR="00147279" w:rsidRPr="00C73724" w:rsidRDefault="00791175" w:rsidP="00C73724">
      <w:pPr>
        <w:ind w:left="0"/>
        <w:rPr>
          <w:b/>
          <w:sz w:val="28"/>
          <w:szCs w:val="28"/>
        </w:rPr>
      </w:pPr>
      <w:r w:rsidRPr="00C73724">
        <w:rPr>
          <w:b/>
          <w:sz w:val="28"/>
          <w:szCs w:val="28"/>
        </w:rPr>
        <w:lastRenderedPageBreak/>
        <w:t>Kortingenoverzicht</w:t>
      </w:r>
    </w:p>
    <w:p w14:paraId="41D042CA" w14:textId="77777777" w:rsidR="00791175" w:rsidRDefault="00791175" w:rsidP="00297931">
      <w:pPr>
        <w:rPr>
          <w:b/>
          <w:sz w:val="24"/>
          <w:szCs w:val="24"/>
          <w:highlight w:val="yellow"/>
        </w:rPr>
      </w:pPr>
    </w:p>
    <w:p w14:paraId="12F4D70B" w14:textId="55EA7093" w:rsidR="00791175" w:rsidRDefault="00791175" w:rsidP="00791175">
      <w:pPr>
        <w:ind w:left="0"/>
        <w:rPr>
          <w:b/>
          <w:sz w:val="24"/>
          <w:szCs w:val="24"/>
        </w:rPr>
      </w:pPr>
      <w:r w:rsidRPr="00791175">
        <w:rPr>
          <w:b/>
          <w:sz w:val="24"/>
          <w:szCs w:val="24"/>
        </w:rPr>
        <w:t>Kortingen armaturen</w:t>
      </w:r>
    </w:p>
    <w:p w14:paraId="6C7363A6" w14:textId="77777777" w:rsidR="00791175" w:rsidRDefault="00791175" w:rsidP="00791175">
      <w:pPr>
        <w:ind w:left="0"/>
      </w:pPr>
    </w:p>
    <w:p w14:paraId="7E935D96" w14:textId="5BCE9A04" w:rsidR="00791175" w:rsidRDefault="00791175" w:rsidP="00791175">
      <w:pPr>
        <w:ind w:left="0"/>
      </w:pPr>
      <w:r>
        <w:t>Betreft het gemiddelde kortingspercentage van niet in Vraagspecificatie deel II opgenom</w:t>
      </w:r>
      <w:r w:rsidR="00EF73C3">
        <w:t xml:space="preserve">en armaturen bij de fabrikanten Philips, </w:t>
      </w:r>
      <w:proofErr w:type="spellStart"/>
      <w:r w:rsidR="00EF73C3">
        <w:t>Indal</w:t>
      </w:r>
      <w:proofErr w:type="spellEnd"/>
      <w:r w:rsidR="00EF73C3">
        <w:t xml:space="preserve">, </w:t>
      </w:r>
      <w:proofErr w:type="spellStart"/>
      <w:r w:rsidR="00EF73C3">
        <w:t>Lightronics</w:t>
      </w:r>
      <w:proofErr w:type="spellEnd"/>
      <w:r w:rsidR="00EF73C3">
        <w:t xml:space="preserve"> en </w:t>
      </w:r>
      <w:proofErr w:type="spellStart"/>
      <w:r w:rsidR="00EF73C3">
        <w:t>Schreder</w:t>
      </w:r>
      <w:proofErr w:type="spellEnd"/>
      <w:r w:rsidR="00EF73C3">
        <w:t>.</w:t>
      </w:r>
    </w:p>
    <w:p w14:paraId="7D332C53" w14:textId="77777777" w:rsidR="00541043" w:rsidRDefault="00541043" w:rsidP="00791175">
      <w:pPr>
        <w:ind w:left="0"/>
      </w:pPr>
    </w:p>
    <w:p w14:paraId="2F386CA8" w14:textId="0AD499DF" w:rsidR="00541043" w:rsidRPr="00541043" w:rsidRDefault="00541043" w:rsidP="00791175">
      <w:pPr>
        <w:ind w:left="0"/>
        <w:rPr>
          <w:u w:val="single"/>
        </w:rPr>
      </w:pPr>
      <w:r w:rsidRPr="00541043">
        <w:rPr>
          <w:u w:val="single"/>
        </w:rPr>
        <w:t>Let op: de maximaal aan te bieden korting wordt gesteld op 40%</w:t>
      </w:r>
      <w:r>
        <w:rPr>
          <w:u w:val="single"/>
        </w:rPr>
        <w:t xml:space="preserve"> per leverancier</w:t>
      </w:r>
      <w:r w:rsidRPr="00541043">
        <w:rPr>
          <w:u w:val="single"/>
        </w:rPr>
        <w:t xml:space="preserve"> op straffe van ter zijde legging.</w:t>
      </w:r>
    </w:p>
    <w:p w14:paraId="2EFABF6C" w14:textId="77777777" w:rsidR="00791175" w:rsidRDefault="00791175">
      <w:pPr>
        <w:tabs>
          <w:tab w:val="clear" w:pos="680"/>
        </w:tabs>
        <w:suppressAutoHyphens w:val="0"/>
        <w:ind w:left="0"/>
        <w:jc w:val="left"/>
        <w:rPr>
          <w:b/>
          <w:sz w:val="24"/>
          <w:szCs w:val="24"/>
          <w:highlight w:val="yellow"/>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3"/>
        <w:gridCol w:w="1575"/>
      </w:tblGrid>
      <w:tr w:rsidR="00791175" w14:paraId="50F2E9A8" w14:textId="77777777" w:rsidTr="00EF73C3">
        <w:trPr>
          <w:trHeight w:val="397"/>
        </w:trPr>
        <w:tc>
          <w:tcPr>
            <w:tcW w:w="3353" w:type="dxa"/>
            <w:shd w:val="clear" w:color="auto" w:fill="C6D9F1" w:themeFill="text2" w:themeFillTint="33"/>
            <w:vAlign w:val="center"/>
          </w:tcPr>
          <w:p w14:paraId="0C482676" w14:textId="420CA0FC" w:rsidR="00791175" w:rsidRPr="00EF73C3" w:rsidRDefault="00791175" w:rsidP="00791175">
            <w:pPr>
              <w:ind w:left="0"/>
              <w:rPr>
                <w:b/>
              </w:rPr>
            </w:pPr>
            <w:r w:rsidRPr="00EF73C3">
              <w:rPr>
                <w:b/>
              </w:rPr>
              <w:t>Leverancier</w:t>
            </w:r>
          </w:p>
        </w:tc>
        <w:tc>
          <w:tcPr>
            <w:tcW w:w="1575" w:type="dxa"/>
            <w:shd w:val="clear" w:color="auto" w:fill="C6D9F1" w:themeFill="text2" w:themeFillTint="33"/>
            <w:vAlign w:val="center"/>
          </w:tcPr>
          <w:p w14:paraId="46F8360A" w14:textId="7988B06C" w:rsidR="00791175" w:rsidRPr="00EF73C3" w:rsidRDefault="00791175" w:rsidP="00791175">
            <w:pPr>
              <w:ind w:left="0"/>
              <w:rPr>
                <w:b/>
              </w:rPr>
            </w:pPr>
            <w:r w:rsidRPr="00EF73C3">
              <w:rPr>
                <w:b/>
              </w:rPr>
              <w:t>Korting</w:t>
            </w:r>
          </w:p>
        </w:tc>
      </w:tr>
      <w:tr w:rsidR="00791175" w14:paraId="09384C95" w14:textId="77777777" w:rsidTr="00EF73C3">
        <w:trPr>
          <w:trHeight w:val="397"/>
        </w:trPr>
        <w:tc>
          <w:tcPr>
            <w:tcW w:w="3353" w:type="dxa"/>
            <w:vAlign w:val="center"/>
          </w:tcPr>
          <w:p w14:paraId="11FABCBB" w14:textId="1FED6A7B" w:rsidR="00791175" w:rsidRPr="00791175" w:rsidRDefault="00791175" w:rsidP="00EF73C3">
            <w:pPr>
              <w:ind w:left="0"/>
            </w:pPr>
            <w:r>
              <w:t>Philips</w:t>
            </w:r>
          </w:p>
        </w:tc>
        <w:tc>
          <w:tcPr>
            <w:tcW w:w="1575" w:type="dxa"/>
            <w:vAlign w:val="center"/>
          </w:tcPr>
          <w:p w14:paraId="5B271E95" w14:textId="54ECB65C" w:rsidR="00791175" w:rsidRPr="00791175" w:rsidRDefault="00EF73C3" w:rsidP="00EF73C3">
            <w:pPr>
              <w:ind w:left="0"/>
            </w:pPr>
            <w:r>
              <w:t>[ … ] %</w:t>
            </w:r>
          </w:p>
        </w:tc>
      </w:tr>
      <w:tr w:rsidR="00EF73C3" w14:paraId="4DD11366" w14:textId="77777777" w:rsidTr="00EF73C3">
        <w:trPr>
          <w:trHeight w:val="397"/>
        </w:trPr>
        <w:tc>
          <w:tcPr>
            <w:tcW w:w="3353" w:type="dxa"/>
            <w:vAlign w:val="center"/>
          </w:tcPr>
          <w:p w14:paraId="4FDEA2C8" w14:textId="721AB098" w:rsidR="00EF73C3" w:rsidRPr="00791175" w:rsidRDefault="00EF73C3" w:rsidP="00EF73C3">
            <w:pPr>
              <w:ind w:left="0"/>
            </w:pPr>
            <w:proofErr w:type="spellStart"/>
            <w:r>
              <w:t>Indal</w:t>
            </w:r>
            <w:proofErr w:type="spellEnd"/>
          </w:p>
        </w:tc>
        <w:tc>
          <w:tcPr>
            <w:tcW w:w="1575" w:type="dxa"/>
            <w:vAlign w:val="center"/>
          </w:tcPr>
          <w:p w14:paraId="2B17A468" w14:textId="24A47CB1" w:rsidR="00EF73C3" w:rsidRPr="00791175" w:rsidRDefault="00EF73C3" w:rsidP="00EF73C3">
            <w:pPr>
              <w:ind w:left="0"/>
            </w:pPr>
            <w:r w:rsidRPr="001E1760">
              <w:t>[ … ]</w:t>
            </w:r>
            <w:r>
              <w:t xml:space="preserve"> %</w:t>
            </w:r>
          </w:p>
        </w:tc>
      </w:tr>
      <w:tr w:rsidR="00EF73C3" w14:paraId="0283FFF8" w14:textId="77777777" w:rsidTr="00EF73C3">
        <w:trPr>
          <w:trHeight w:val="397"/>
        </w:trPr>
        <w:tc>
          <w:tcPr>
            <w:tcW w:w="3353" w:type="dxa"/>
            <w:vAlign w:val="center"/>
          </w:tcPr>
          <w:p w14:paraId="68E1FC2E" w14:textId="3E397A10" w:rsidR="00EF73C3" w:rsidRPr="00791175" w:rsidRDefault="00EF73C3" w:rsidP="00EF73C3">
            <w:pPr>
              <w:ind w:left="0"/>
            </w:pPr>
            <w:proofErr w:type="spellStart"/>
            <w:r>
              <w:t>Lightronics</w:t>
            </w:r>
            <w:proofErr w:type="spellEnd"/>
          </w:p>
        </w:tc>
        <w:tc>
          <w:tcPr>
            <w:tcW w:w="1575" w:type="dxa"/>
            <w:vAlign w:val="center"/>
          </w:tcPr>
          <w:p w14:paraId="40945F88" w14:textId="55505789" w:rsidR="00EF73C3" w:rsidRPr="00791175" w:rsidRDefault="00EF73C3" w:rsidP="00EF73C3">
            <w:pPr>
              <w:ind w:left="0"/>
            </w:pPr>
            <w:r w:rsidRPr="001E1760">
              <w:t>[ … ]</w:t>
            </w:r>
            <w:r>
              <w:t xml:space="preserve"> %</w:t>
            </w:r>
          </w:p>
        </w:tc>
      </w:tr>
      <w:tr w:rsidR="00EF73C3" w14:paraId="30468390" w14:textId="77777777" w:rsidTr="00EF73C3">
        <w:trPr>
          <w:trHeight w:val="397"/>
        </w:trPr>
        <w:tc>
          <w:tcPr>
            <w:tcW w:w="3353" w:type="dxa"/>
            <w:tcBorders>
              <w:bottom w:val="single" w:sz="4" w:space="0" w:color="auto"/>
            </w:tcBorders>
            <w:vAlign w:val="center"/>
          </w:tcPr>
          <w:p w14:paraId="1CFF9122" w14:textId="3E0C7A6D" w:rsidR="00EF73C3" w:rsidRPr="00791175" w:rsidRDefault="00EF73C3" w:rsidP="00EF73C3">
            <w:pPr>
              <w:ind w:left="0"/>
            </w:pPr>
            <w:proofErr w:type="spellStart"/>
            <w:r>
              <w:t>Schreder</w:t>
            </w:r>
            <w:proofErr w:type="spellEnd"/>
          </w:p>
        </w:tc>
        <w:tc>
          <w:tcPr>
            <w:tcW w:w="1575" w:type="dxa"/>
            <w:tcBorders>
              <w:bottom w:val="single" w:sz="4" w:space="0" w:color="auto"/>
            </w:tcBorders>
            <w:vAlign w:val="center"/>
          </w:tcPr>
          <w:p w14:paraId="136F7623" w14:textId="063AF652" w:rsidR="00EF73C3" w:rsidRPr="00791175" w:rsidRDefault="00EF73C3" w:rsidP="00EF73C3">
            <w:pPr>
              <w:ind w:left="0"/>
            </w:pPr>
            <w:r w:rsidRPr="001E1760">
              <w:t>[ … ]</w:t>
            </w:r>
            <w:r>
              <w:t xml:space="preserve"> %</w:t>
            </w:r>
          </w:p>
        </w:tc>
      </w:tr>
      <w:tr w:rsidR="00EF73C3" w14:paraId="5DBD4BAA" w14:textId="77777777" w:rsidTr="00EF73C3">
        <w:trPr>
          <w:trHeight w:val="397"/>
        </w:trPr>
        <w:tc>
          <w:tcPr>
            <w:tcW w:w="3353" w:type="dxa"/>
            <w:tcBorders>
              <w:top w:val="single" w:sz="4" w:space="0" w:color="auto"/>
              <w:bottom w:val="single" w:sz="4" w:space="0" w:color="auto"/>
            </w:tcBorders>
            <w:vAlign w:val="center"/>
          </w:tcPr>
          <w:p w14:paraId="1C31ECE1" w14:textId="71733079" w:rsidR="00EF73C3" w:rsidRPr="00EF73C3" w:rsidRDefault="00EF73C3" w:rsidP="00EF73C3">
            <w:pPr>
              <w:ind w:left="0"/>
              <w:jc w:val="left"/>
              <w:rPr>
                <w:b/>
              </w:rPr>
            </w:pPr>
            <w:r w:rsidRPr="00EF73C3">
              <w:rPr>
                <w:b/>
              </w:rPr>
              <w:t>Gemiddelde korting</w:t>
            </w:r>
          </w:p>
        </w:tc>
        <w:tc>
          <w:tcPr>
            <w:tcW w:w="1575" w:type="dxa"/>
            <w:tcBorders>
              <w:top w:val="single" w:sz="4" w:space="0" w:color="auto"/>
              <w:bottom w:val="single" w:sz="4" w:space="0" w:color="auto"/>
            </w:tcBorders>
            <w:vAlign w:val="center"/>
          </w:tcPr>
          <w:p w14:paraId="425924BE" w14:textId="1F084936" w:rsidR="00EF73C3" w:rsidRPr="00EF73C3" w:rsidRDefault="00EF73C3" w:rsidP="00EF73C3">
            <w:pPr>
              <w:ind w:left="0"/>
              <w:rPr>
                <w:b/>
              </w:rPr>
            </w:pPr>
            <w:r w:rsidRPr="00EF73C3">
              <w:rPr>
                <w:b/>
              </w:rPr>
              <w:t>[ … ]</w:t>
            </w:r>
            <w:r>
              <w:rPr>
                <w:b/>
              </w:rPr>
              <w:t xml:space="preserve"> %</w:t>
            </w:r>
          </w:p>
        </w:tc>
      </w:tr>
    </w:tbl>
    <w:p w14:paraId="1B5E5658" w14:textId="77777777" w:rsidR="00791175" w:rsidRDefault="00791175" w:rsidP="00791175">
      <w:pPr>
        <w:ind w:left="0"/>
        <w:rPr>
          <w:b/>
          <w:sz w:val="24"/>
          <w:szCs w:val="24"/>
        </w:rPr>
      </w:pPr>
    </w:p>
    <w:p w14:paraId="638D1BE5" w14:textId="62D0C7F1" w:rsidR="00791175" w:rsidRPr="00791175" w:rsidRDefault="00791175" w:rsidP="00791175">
      <w:pPr>
        <w:ind w:left="0"/>
        <w:rPr>
          <w:b/>
          <w:sz w:val="24"/>
          <w:szCs w:val="24"/>
        </w:rPr>
      </w:pPr>
      <w:r w:rsidRPr="00791175">
        <w:rPr>
          <w:b/>
          <w:sz w:val="24"/>
          <w:szCs w:val="24"/>
        </w:rPr>
        <w:t xml:space="preserve">Kortingen </w:t>
      </w:r>
      <w:proofErr w:type="spellStart"/>
      <w:r>
        <w:rPr>
          <w:b/>
          <w:sz w:val="24"/>
          <w:szCs w:val="24"/>
        </w:rPr>
        <w:t>subproducten</w:t>
      </w:r>
      <w:proofErr w:type="spellEnd"/>
    </w:p>
    <w:p w14:paraId="4DF54143" w14:textId="77777777" w:rsidR="00EF73C3" w:rsidRDefault="00EF73C3" w:rsidP="00EF73C3">
      <w:pPr>
        <w:ind w:left="0"/>
      </w:pPr>
    </w:p>
    <w:p w14:paraId="3D562993" w14:textId="7317E758" w:rsidR="00EF73C3" w:rsidRDefault="00EF73C3" w:rsidP="00EF73C3">
      <w:pPr>
        <w:ind w:left="0"/>
      </w:pPr>
      <w:r>
        <w:t xml:space="preserve">Betreft het gemiddelde kortingspercentage van niet in het bestek benoemde catalogusproducten bij de fabrikanten Philips, </w:t>
      </w:r>
      <w:proofErr w:type="spellStart"/>
      <w:r>
        <w:t>Indal</w:t>
      </w:r>
      <w:proofErr w:type="spellEnd"/>
      <w:r>
        <w:t xml:space="preserve">, </w:t>
      </w:r>
      <w:proofErr w:type="spellStart"/>
      <w:r>
        <w:t>Lightronics</w:t>
      </w:r>
      <w:proofErr w:type="spellEnd"/>
      <w:r>
        <w:t xml:space="preserve"> en </w:t>
      </w:r>
      <w:proofErr w:type="spellStart"/>
      <w:r>
        <w:t>Schreder</w:t>
      </w:r>
      <w:proofErr w:type="spellEnd"/>
      <w:r>
        <w:t>.</w:t>
      </w:r>
    </w:p>
    <w:p w14:paraId="77130AFC" w14:textId="77777777" w:rsidR="00EF73C3" w:rsidRDefault="00EF73C3" w:rsidP="00EF73C3">
      <w:pPr>
        <w:ind w:left="0"/>
      </w:pPr>
    </w:p>
    <w:p w14:paraId="1A7D24B0" w14:textId="2D85AE57" w:rsidR="00EF73C3" w:rsidRDefault="00EF73C3" w:rsidP="00EF73C3">
      <w:pPr>
        <w:ind w:left="0"/>
      </w:pPr>
      <w:r>
        <w:t xml:space="preserve">Betreft lampen, voorschakelapparaten, ontstekers, drivers, </w:t>
      </w:r>
      <w:proofErr w:type="spellStart"/>
      <w:r>
        <w:t>dimunits</w:t>
      </w:r>
      <w:proofErr w:type="spellEnd"/>
      <w:r>
        <w:t xml:space="preserve"> en switches, condensatoren.</w:t>
      </w:r>
    </w:p>
    <w:p w14:paraId="3FAD0FAB" w14:textId="77777777" w:rsidR="00541043" w:rsidRDefault="00541043" w:rsidP="00EF73C3">
      <w:pPr>
        <w:ind w:left="0"/>
      </w:pPr>
    </w:p>
    <w:p w14:paraId="70833096" w14:textId="77777777" w:rsidR="00541043" w:rsidRPr="00541043" w:rsidRDefault="00541043" w:rsidP="00541043">
      <w:pPr>
        <w:ind w:left="0"/>
        <w:rPr>
          <w:u w:val="single"/>
        </w:rPr>
      </w:pPr>
      <w:r w:rsidRPr="00541043">
        <w:rPr>
          <w:u w:val="single"/>
        </w:rPr>
        <w:t>Let op: de maximaal aan te bieden korting wordt gesteld op 40%</w:t>
      </w:r>
      <w:r>
        <w:rPr>
          <w:u w:val="single"/>
        </w:rPr>
        <w:t xml:space="preserve"> per leverancier</w:t>
      </w:r>
      <w:r w:rsidRPr="00541043">
        <w:rPr>
          <w:u w:val="single"/>
        </w:rPr>
        <w:t xml:space="preserve"> op straffe van ter zijde legging.</w:t>
      </w:r>
    </w:p>
    <w:p w14:paraId="134D6089" w14:textId="77777777" w:rsidR="00EF73C3" w:rsidRDefault="00EF73C3" w:rsidP="00791175">
      <w:pPr>
        <w:tabs>
          <w:tab w:val="clear" w:pos="680"/>
        </w:tabs>
        <w:suppressAutoHyphens w:val="0"/>
        <w:ind w:left="0"/>
        <w:jc w:val="left"/>
        <w:rPr>
          <w:b/>
          <w:sz w:val="24"/>
          <w:szCs w:val="24"/>
          <w:highlight w:val="yellow"/>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3"/>
        <w:gridCol w:w="1575"/>
      </w:tblGrid>
      <w:tr w:rsidR="00EF73C3" w14:paraId="132156FC" w14:textId="77777777" w:rsidTr="003C58F6">
        <w:trPr>
          <w:trHeight w:val="397"/>
        </w:trPr>
        <w:tc>
          <w:tcPr>
            <w:tcW w:w="3353" w:type="dxa"/>
            <w:shd w:val="clear" w:color="auto" w:fill="C6D9F1" w:themeFill="text2" w:themeFillTint="33"/>
            <w:vAlign w:val="center"/>
          </w:tcPr>
          <w:p w14:paraId="684B4566" w14:textId="77777777" w:rsidR="00EF73C3" w:rsidRPr="00EF73C3" w:rsidRDefault="00EF73C3" w:rsidP="003C58F6">
            <w:pPr>
              <w:ind w:left="0"/>
              <w:rPr>
                <w:b/>
              </w:rPr>
            </w:pPr>
            <w:r w:rsidRPr="00EF73C3">
              <w:rPr>
                <w:b/>
              </w:rPr>
              <w:t>Leverancier</w:t>
            </w:r>
          </w:p>
        </w:tc>
        <w:tc>
          <w:tcPr>
            <w:tcW w:w="1575" w:type="dxa"/>
            <w:shd w:val="clear" w:color="auto" w:fill="C6D9F1" w:themeFill="text2" w:themeFillTint="33"/>
            <w:vAlign w:val="center"/>
          </w:tcPr>
          <w:p w14:paraId="2AB23ED6" w14:textId="77777777" w:rsidR="00EF73C3" w:rsidRPr="00EF73C3" w:rsidRDefault="00EF73C3" w:rsidP="003C58F6">
            <w:pPr>
              <w:ind w:left="0"/>
              <w:rPr>
                <w:b/>
              </w:rPr>
            </w:pPr>
            <w:r w:rsidRPr="00EF73C3">
              <w:rPr>
                <w:b/>
              </w:rPr>
              <w:t>Korting</w:t>
            </w:r>
          </w:p>
        </w:tc>
      </w:tr>
      <w:tr w:rsidR="00EF73C3" w14:paraId="5D8CA387" w14:textId="77777777" w:rsidTr="003C58F6">
        <w:trPr>
          <w:trHeight w:val="397"/>
        </w:trPr>
        <w:tc>
          <w:tcPr>
            <w:tcW w:w="3353" w:type="dxa"/>
            <w:vAlign w:val="center"/>
          </w:tcPr>
          <w:p w14:paraId="0112C0B7" w14:textId="77777777" w:rsidR="00EF73C3" w:rsidRPr="00791175" w:rsidRDefault="00EF73C3" w:rsidP="003C58F6">
            <w:pPr>
              <w:ind w:left="0"/>
            </w:pPr>
            <w:r>
              <w:t>Philips</w:t>
            </w:r>
          </w:p>
        </w:tc>
        <w:tc>
          <w:tcPr>
            <w:tcW w:w="1575" w:type="dxa"/>
            <w:vAlign w:val="center"/>
          </w:tcPr>
          <w:p w14:paraId="4777E4AD" w14:textId="77777777" w:rsidR="00EF73C3" w:rsidRPr="00791175" w:rsidRDefault="00EF73C3" w:rsidP="003C58F6">
            <w:pPr>
              <w:ind w:left="0"/>
            </w:pPr>
            <w:r>
              <w:t>[ … ] %</w:t>
            </w:r>
          </w:p>
        </w:tc>
      </w:tr>
      <w:tr w:rsidR="00EF73C3" w14:paraId="2F18023D" w14:textId="77777777" w:rsidTr="003C58F6">
        <w:trPr>
          <w:trHeight w:val="397"/>
        </w:trPr>
        <w:tc>
          <w:tcPr>
            <w:tcW w:w="3353" w:type="dxa"/>
            <w:vAlign w:val="center"/>
          </w:tcPr>
          <w:p w14:paraId="776A5FCF" w14:textId="77777777" w:rsidR="00EF73C3" w:rsidRPr="00791175" w:rsidRDefault="00EF73C3" w:rsidP="003C58F6">
            <w:pPr>
              <w:ind w:left="0"/>
            </w:pPr>
            <w:proofErr w:type="spellStart"/>
            <w:r>
              <w:t>Indal</w:t>
            </w:r>
            <w:proofErr w:type="spellEnd"/>
          </w:p>
        </w:tc>
        <w:tc>
          <w:tcPr>
            <w:tcW w:w="1575" w:type="dxa"/>
            <w:vAlign w:val="center"/>
          </w:tcPr>
          <w:p w14:paraId="46EA8C5F" w14:textId="77777777" w:rsidR="00EF73C3" w:rsidRPr="00791175" w:rsidRDefault="00EF73C3" w:rsidP="003C58F6">
            <w:pPr>
              <w:ind w:left="0"/>
            </w:pPr>
            <w:r w:rsidRPr="001E1760">
              <w:t>[ … ]</w:t>
            </w:r>
            <w:r>
              <w:t xml:space="preserve"> %</w:t>
            </w:r>
          </w:p>
        </w:tc>
      </w:tr>
      <w:tr w:rsidR="00EF73C3" w14:paraId="2A5BB259" w14:textId="77777777" w:rsidTr="003C58F6">
        <w:trPr>
          <w:trHeight w:val="397"/>
        </w:trPr>
        <w:tc>
          <w:tcPr>
            <w:tcW w:w="3353" w:type="dxa"/>
            <w:vAlign w:val="center"/>
          </w:tcPr>
          <w:p w14:paraId="471A9CF3" w14:textId="77777777" w:rsidR="00EF73C3" w:rsidRPr="00791175" w:rsidRDefault="00EF73C3" w:rsidP="003C58F6">
            <w:pPr>
              <w:ind w:left="0"/>
            </w:pPr>
            <w:proofErr w:type="spellStart"/>
            <w:r>
              <w:t>Lightronics</w:t>
            </w:r>
            <w:proofErr w:type="spellEnd"/>
          </w:p>
        </w:tc>
        <w:tc>
          <w:tcPr>
            <w:tcW w:w="1575" w:type="dxa"/>
            <w:vAlign w:val="center"/>
          </w:tcPr>
          <w:p w14:paraId="6303F85B" w14:textId="77777777" w:rsidR="00EF73C3" w:rsidRPr="00791175" w:rsidRDefault="00EF73C3" w:rsidP="003C58F6">
            <w:pPr>
              <w:ind w:left="0"/>
            </w:pPr>
            <w:r w:rsidRPr="001E1760">
              <w:t>[ … ]</w:t>
            </w:r>
            <w:r>
              <w:t xml:space="preserve"> %</w:t>
            </w:r>
          </w:p>
        </w:tc>
      </w:tr>
      <w:tr w:rsidR="00EF73C3" w14:paraId="4803F3C8" w14:textId="77777777" w:rsidTr="003C58F6">
        <w:trPr>
          <w:trHeight w:val="397"/>
        </w:trPr>
        <w:tc>
          <w:tcPr>
            <w:tcW w:w="3353" w:type="dxa"/>
            <w:tcBorders>
              <w:bottom w:val="single" w:sz="4" w:space="0" w:color="auto"/>
            </w:tcBorders>
            <w:vAlign w:val="center"/>
          </w:tcPr>
          <w:p w14:paraId="1AD5BA67" w14:textId="77777777" w:rsidR="00EF73C3" w:rsidRPr="00791175" w:rsidRDefault="00EF73C3" w:rsidP="003C58F6">
            <w:pPr>
              <w:ind w:left="0"/>
            </w:pPr>
            <w:proofErr w:type="spellStart"/>
            <w:r>
              <w:t>Schreder</w:t>
            </w:r>
            <w:proofErr w:type="spellEnd"/>
          </w:p>
        </w:tc>
        <w:tc>
          <w:tcPr>
            <w:tcW w:w="1575" w:type="dxa"/>
            <w:tcBorders>
              <w:bottom w:val="single" w:sz="4" w:space="0" w:color="auto"/>
            </w:tcBorders>
            <w:vAlign w:val="center"/>
          </w:tcPr>
          <w:p w14:paraId="145CD27E" w14:textId="77777777" w:rsidR="00EF73C3" w:rsidRPr="00791175" w:rsidRDefault="00EF73C3" w:rsidP="003C58F6">
            <w:pPr>
              <w:ind w:left="0"/>
            </w:pPr>
            <w:r w:rsidRPr="001E1760">
              <w:t>[ … ]</w:t>
            </w:r>
            <w:r>
              <w:t xml:space="preserve"> %</w:t>
            </w:r>
          </w:p>
        </w:tc>
      </w:tr>
      <w:tr w:rsidR="00EF73C3" w14:paraId="4E186F68" w14:textId="77777777" w:rsidTr="003C58F6">
        <w:trPr>
          <w:trHeight w:val="397"/>
        </w:trPr>
        <w:tc>
          <w:tcPr>
            <w:tcW w:w="3353" w:type="dxa"/>
            <w:tcBorders>
              <w:top w:val="single" w:sz="4" w:space="0" w:color="auto"/>
              <w:bottom w:val="single" w:sz="4" w:space="0" w:color="auto"/>
            </w:tcBorders>
            <w:vAlign w:val="center"/>
          </w:tcPr>
          <w:p w14:paraId="5AAC087C" w14:textId="77777777" w:rsidR="00EF73C3" w:rsidRPr="00EF73C3" w:rsidRDefault="00EF73C3" w:rsidP="003C58F6">
            <w:pPr>
              <w:ind w:left="0"/>
              <w:jc w:val="left"/>
              <w:rPr>
                <w:b/>
              </w:rPr>
            </w:pPr>
            <w:r w:rsidRPr="00EF73C3">
              <w:rPr>
                <w:b/>
              </w:rPr>
              <w:t>Gemiddelde korting</w:t>
            </w:r>
          </w:p>
        </w:tc>
        <w:tc>
          <w:tcPr>
            <w:tcW w:w="1575" w:type="dxa"/>
            <w:tcBorders>
              <w:top w:val="single" w:sz="4" w:space="0" w:color="auto"/>
              <w:bottom w:val="single" w:sz="4" w:space="0" w:color="auto"/>
            </w:tcBorders>
            <w:vAlign w:val="center"/>
          </w:tcPr>
          <w:p w14:paraId="14CE6C2B" w14:textId="77777777" w:rsidR="00EF73C3" w:rsidRPr="00EF73C3" w:rsidRDefault="00EF73C3" w:rsidP="003C58F6">
            <w:pPr>
              <w:ind w:left="0"/>
              <w:rPr>
                <w:b/>
              </w:rPr>
            </w:pPr>
            <w:r w:rsidRPr="00EF73C3">
              <w:rPr>
                <w:b/>
              </w:rPr>
              <w:t>[ … ]</w:t>
            </w:r>
            <w:r>
              <w:rPr>
                <w:b/>
              </w:rPr>
              <w:t xml:space="preserve"> %</w:t>
            </w:r>
          </w:p>
        </w:tc>
      </w:tr>
    </w:tbl>
    <w:p w14:paraId="6D135647" w14:textId="77777777" w:rsidR="00147279" w:rsidRDefault="00147279">
      <w:pPr>
        <w:tabs>
          <w:tab w:val="clear" w:pos="680"/>
        </w:tabs>
        <w:suppressAutoHyphens w:val="0"/>
        <w:ind w:left="0"/>
        <w:jc w:val="left"/>
        <w:rPr>
          <w:b/>
          <w:sz w:val="24"/>
          <w:szCs w:val="24"/>
          <w:highlight w:val="yellow"/>
        </w:rPr>
      </w:pPr>
    </w:p>
    <w:p w14:paraId="2B989CC6" w14:textId="47EC4703" w:rsidR="00371BD9" w:rsidRDefault="00371BD9">
      <w:pPr>
        <w:tabs>
          <w:tab w:val="clear" w:pos="680"/>
        </w:tabs>
        <w:suppressAutoHyphens w:val="0"/>
        <w:ind w:left="0"/>
        <w:jc w:val="left"/>
        <w:rPr>
          <w:b/>
          <w:sz w:val="24"/>
          <w:szCs w:val="24"/>
          <w:highlight w:val="yellow"/>
        </w:rPr>
      </w:pPr>
      <w:r>
        <w:t>[ … ]: in te vullen door de Inschrijver.</w:t>
      </w:r>
    </w:p>
    <w:p w14:paraId="0768BF52" w14:textId="77777777" w:rsidR="00614DCE" w:rsidRDefault="00614DCE" w:rsidP="00DD00E0">
      <w:pPr>
        <w:ind w:left="0"/>
        <w:rPr>
          <w:b/>
          <w:sz w:val="24"/>
          <w:szCs w:val="24"/>
        </w:rPr>
      </w:pPr>
    </w:p>
    <w:sectPr w:rsidR="00614DCE" w:rsidSect="008A5CFA">
      <w:headerReference w:type="default" r:id="rId9"/>
      <w:footerReference w:type="default" r:id="rId10"/>
      <w:footnotePr>
        <w:pos w:val="beneathText"/>
      </w:footnotePr>
      <w:pgSz w:w="11905" w:h="16837"/>
      <w:pgMar w:top="1559" w:right="992" w:bottom="1474" w:left="992" w:header="709" w:footer="403"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57F52" w14:textId="77777777" w:rsidR="00525575" w:rsidRDefault="00525575">
      <w:r>
        <w:separator/>
      </w:r>
    </w:p>
  </w:endnote>
  <w:endnote w:type="continuationSeparator" w:id="0">
    <w:p w14:paraId="78F4C5E7" w14:textId="77777777" w:rsidR="00525575" w:rsidRDefault="0052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2BFA4" w14:textId="77777777" w:rsidR="002430BA" w:rsidRDefault="002430BA" w:rsidP="00551DA4">
    <w:pPr>
      <w:pStyle w:val="Voettekst"/>
      <w:tabs>
        <w:tab w:val="clear" w:pos="9072"/>
        <w:tab w:val="right" w:pos="9923"/>
      </w:tabs>
      <w:ind w:left="0"/>
      <w:rPr>
        <w:u w:val="single"/>
      </w:rPr>
    </w:pPr>
    <w:r>
      <w:rPr>
        <w:u w:val="single"/>
      </w:rPr>
      <w:tab/>
    </w:r>
    <w:r>
      <w:rPr>
        <w:u w:val="single"/>
      </w:rPr>
      <w:tab/>
    </w:r>
    <w:r>
      <w:rPr>
        <w:u w:val="single"/>
      </w:rPr>
      <w:tab/>
    </w:r>
  </w:p>
  <w:p w14:paraId="789EC284" w14:textId="72827EE9" w:rsidR="002430BA" w:rsidRPr="00F82F32" w:rsidRDefault="002430BA" w:rsidP="00551DA4">
    <w:pPr>
      <w:pStyle w:val="Voettekst"/>
      <w:tabs>
        <w:tab w:val="clear" w:pos="4536"/>
        <w:tab w:val="clear" w:pos="9072"/>
        <w:tab w:val="center" w:pos="4962"/>
        <w:tab w:val="right" w:pos="9923"/>
      </w:tabs>
      <w:ind w:left="0"/>
      <w:rPr>
        <w:sz w:val="16"/>
        <w:szCs w:val="16"/>
      </w:rPr>
    </w:pPr>
    <w:r>
      <w:rPr>
        <w:sz w:val="16"/>
        <w:szCs w:val="16"/>
      </w:rPr>
      <w:t>Bijlage bij Aanbestedingsleidraad</w:t>
    </w:r>
    <w:r>
      <w:tab/>
    </w:r>
    <w:r w:rsidRPr="00F82F32">
      <w:rPr>
        <w:rStyle w:val="Paginanummer"/>
        <w:sz w:val="16"/>
        <w:szCs w:val="16"/>
      </w:rPr>
      <w:fldChar w:fldCharType="begin"/>
    </w:r>
    <w:r w:rsidRPr="00F82F32">
      <w:rPr>
        <w:rStyle w:val="Paginanummer"/>
        <w:sz w:val="16"/>
        <w:szCs w:val="16"/>
      </w:rPr>
      <w:instrText xml:space="preserve"> PAGE </w:instrText>
    </w:r>
    <w:r w:rsidRPr="00F82F32">
      <w:rPr>
        <w:rStyle w:val="Paginanummer"/>
        <w:sz w:val="16"/>
        <w:szCs w:val="16"/>
      </w:rPr>
      <w:fldChar w:fldCharType="separate"/>
    </w:r>
    <w:r w:rsidR="006F5E74">
      <w:rPr>
        <w:rStyle w:val="Paginanummer"/>
        <w:noProof/>
        <w:sz w:val="16"/>
        <w:szCs w:val="16"/>
      </w:rPr>
      <w:t>2</w:t>
    </w:r>
    <w:r w:rsidRPr="00F82F32">
      <w:rPr>
        <w:rStyle w:val="Paginanummer"/>
        <w:sz w:val="16"/>
        <w:szCs w:val="16"/>
      </w:rPr>
      <w:fldChar w:fldCharType="end"/>
    </w:r>
    <w:r>
      <w:rPr>
        <w:rStyle w:val="Paginanummer"/>
        <w:sz w:val="16"/>
        <w:szCs w:val="16"/>
      </w:rPr>
      <w:t xml:space="preserve"> </w:t>
    </w:r>
    <w:r w:rsidRPr="00F82F32">
      <w:rPr>
        <w:rStyle w:val="Paginanummer"/>
        <w:sz w:val="16"/>
        <w:szCs w:val="16"/>
      </w:rPr>
      <w:t>van</w:t>
    </w:r>
    <w:r>
      <w:rPr>
        <w:rStyle w:val="Paginanummer"/>
        <w:sz w:val="16"/>
        <w:szCs w:val="16"/>
      </w:rPr>
      <w:t xml:space="preserve"> </w:t>
    </w:r>
    <w:r w:rsidRPr="00F82F32">
      <w:rPr>
        <w:rStyle w:val="Paginanummer"/>
        <w:sz w:val="16"/>
        <w:szCs w:val="16"/>
      </w:rPr>
      <w:fldChar w:fldCharType="begin"/>
    </w:r>
    <w:r w:rsidRPr="00F82F32">
      <w:rPr>
        <w:rStyle w:val="Paginanummer"/>
        <w:sz w:val="16"/>
        <w:szCs w:val="16"/>
      </w:rPr>
      <w:instrText xml:space="preserve"> NUMPAGES </w:instrText>
    </w:r>
    <w:r w:rsidRPr="00F82F32">
      <w:rPr>
        <w:rStyle w:val="Paginanummer"/>
        <w:sz w:val="16"/>
        <w:szCs w:val="16"/>
      </w:rPr>
      <w:fldChar w:fldCharType="separate"/>
    </w:r>
    <w:r w:rsidR="006F5E74">
      <w:rPr>
        <w:rStyle w:val="Paginanummer"/>
        <w:noProof/>
        <w:sz w:val="16"/>
        <w:szCs w:val="16"/>
      </w:rPr>
      <w:t>2</w:t>
    </w:r>
    <w:r w:rsidRPr="00F82F32">
      <w:rPr>
        <w:rStyle w:val="Paginanummer"/>
        <w:sz w:val="16"/>
        <w:szCs w:val="16"/>
      </w:rPr>
      <w:fldChar w:fldCharType="end"/>
    </w:r>
    <w:r>
      <w:rPr>
        <w:rStyle w:val="Paginanummer"/>
        <w:sz w:val="16"/>
        <w:szCs w:val="16"/>
      </w:rPr>
      <w:tab/>
    </w:r>
    <w:r w:rsidR="006F5E74">
      <w:rPr>
        <w:rStyle w:val="Paginanummer"/>
        <w:sz w:val="16"/>
        <w:szCs w:val="16"/>
      </w:rPr>
      <w:t>september</w:t>
    </w:r>
    <w:r w:rsidRPr="00577B45">
      <w:rPr>
        <w:rStyle w:val="Paginanummer"/>
        <w:sz w:val="16"/>
        <w:szCs w:val="16"/>
      </w:rPr>
      <w:t xml:space="preserve"> 2014</w:t>
    </w:r>
  </w:p>
  <w:p w14:paraId="7D99327E" w14:textId="77777777" w:rsidR="002430BA" w:rsidRDefault="002430BA">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E0788" w14:textId="77777777" w:rsidR="00525575" w:rsidRDefault="00525575">
      <w:r>
        <w:separator/>
      </w:r>
    </w:p>
  </w:footnote>
  <w:footnote w:type="continuationSeparator" w:id="0">
    <w:p w14:paraId="4ED957D1" w14:textId="77777777" w:rsidR="00525575" w:rsidRDefault="00525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65814" w14:textId="5567843C" w:rsidR="00525575" w:rsidRDefault="00525575" w:rsidP="00355B01">
    <w:pPr>
      <w:pStyle w:val="Koptekst"/>
      <w:ind w:left="0"/>
    </w:pPr>
    <w:r>
      <w:rPr>
        <w:noProof/>
        <w:lang w:eastAsia="nl-NL"/>
      </w:rPr>
      <w:drawing>
        <wp:anchor distT="0" distB="0" distL="114300" distR="114300" simplePos="0" relativeHeight="251693056" behindDoc="1" locked="0" layoutInCell="1" allowOverlap="1" wp14:anchorId="28FEDDC6" wp14:editId="548EC613">
          <wp:simplePos x="0" y="0"/>
          <wp:positionH relativeFrom="column">
            <wp:posOffset>5290185</wp:posOffset>
          </wp:positionH>
          <wp:positionV relativeFrom="paragraph">
            <wp:posOffset>81915</wp:posOffset>
          </wp:positionV>
          <wp:extent cx="1018540" cy="460375"/>
          <wp:effectExtent l="0" t="0" r="0" b="0"/>
          <wp:wrapThrough wrapText="bothSides">
            <wp:wrapPolygon edited="0">
              <wp:start x="0" y="0"/>
              <wp:lineTo x="0" y="20557"/>
              <wp:lineTo x="21007" y="20557"/>
              <wp:lineTo x="21007" y="0"/>
              <wp:lineTo x="0" y="0"/>
            </wp:wrapPolygon>
          </wp:wrapThrough>
          <wp:docPr id="7" name="Afbeelding 7" descr="Bestuursdienst Ommen-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tuursdienst Ommen-Hardenber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92032" behindDoc="1" locked="0" layoutInCell="1" allowOverlap="1" wp14:anchorId="0451BC3E" wp14:editId="4EAF5B3B">
          <wp:simplePos x="0" y="0"/>
          <wp:positionH relativeFrom="column">
            <wp:posOffset>17145</wp:posOffset>
          </wp:positionH>
          <wp:positionV relativeFrom="paragraph">
            <wp:posOffset>80010</wp:posOffset>
          </wp:positionV>
          <wp:extent cx="1572895" cy="450215"/>
          <wp:effectExtent l="0" t="0" r="8255" b="6985"/>
          <wp:wrapThrough wrapText="bothSides">
            <wp:wrapPolygon edited="0">
              <wp:start x="0" y="0"/>
              <wp:lineTo x="0" y="21021"/>
              <wp:lineTo x="21452" y="21021"/>
              <wp:lineTo x="21452" y="0"/>
              <wp:lineTo x="0" y="0"/>
            </wp:wrapPolygon>
          </wp:wrapThrough>
          <wp:docPr id="12" name="Afbeelding 12" descr="LogoNoorderdie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ogoNoorderdiepP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450215"/>
                  </a:xfrm>
                  <a:prstGeom prst="rect">
                    <a:avLst/>
                  </a:prstGeom>
                  <a:noFill/>
                </pic:spPr>
              </pic:pic>
            </a:graphicData>
          </a:graphic>
          <wp14:sizeRelH relativeFrom="page">
            <wp14:pctWidth>0</wp14:pctWidth>
          </wp14:sizeRelH>
          <wp14:sizeRelV relativeFrom="page">
            <wp14:pctHeight>0</wp14:pctHeight>
          </wp14:sizeRelV>
        </wp:anchor>
      </w:drawing>
    </w:r>
  </w:p>
  <w:p w14:paraId="3A2DCCE9" w14:textId="77777777" w:rsidR="00525575" w:rsidRDefault="00525575" w:rsidP="00355B01">
    <w:pPr>
      <w:pStyle w:val="Koptekst"/>
    </w:pPr>
  </w:p>
  <w:p w14:paraId="0A1AD1BA" w14:textId="77777777" w:rsidR="00525575" w:rsidRDefault="00525575" w:rsidP="00355B01">
    <w:pPr>
      <w:pStyle w:val="Koptekst"/>
      <w:tabs>
        <w:tab w:val="clear" w:pos="9072"/>
        <w:tab w:val="right" w:pos="14742"/>
      </w:tabs>
      <w:ind w:left="0" w:right="141"/>
    </w:pPr>
  </w:p>
  <w:p w14:paraId="365079BB" w14:textId="384BD5ED" w:rsidR="00525575" w:rsidRPr="00355B01" w:rsidRDefault="00525575" w:rsidP="00355B01">
    <w:pPr>
      <w:pStyle w:val="Koptekst"/>
      <w:tabs>
        <w:tab w:val="clear" w:pos="680"/>
        <w:tab w:val="clear" w:pos="9072"/>
        <w:tab w:val="left" w:pos="0"/>
        <w:tab w:val="right" w:pos="9923"/>
      </w:tabs>
      <w:ind w:left="0"/>
    </w:pPr>
    <w:r>
      <w:rPr>
        <w:u w:val="single"/>
      </w:rPr>
      <w:tab/>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F45E43"/>
    <w:multiLevelType w:val="hybridMultilevel"/>
    <w:tmpl w:val="87A568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singleLevel"/>
    <w:tmpl w:val="00000001"/>
    <w:name w:val="WW8Num1"/>
    <w:lvl w:ilvl="0">
      <w:start w:val="1"/>
      <w:numFmt w:val="bullet"/>
      <w:lvlText w:val=""/>
      <w:lvlJc w:val="left"/>
      <w:pPr>
        <w:tabs>
          <w:tab w:val="num" w:pos="720"/>
        </w:tabs>
        <w:ind w:left="720" w:hanging="360"/>
      </w:pPr>
      <w:rPr>
        <w:rFonts w:ascii="Symbol" w:hAnsi="Symbol" w:cs="Times New Roman"/>
      </w:rPr>
    </w:lvl>
  </w:abstractNum>
  <w:abstractNum w:abstractNumId="2">
    <w:nsid w:val="06964621"/>
    <w:multiLevelType w:val="hybridMultilevel"/>
    <w:tmpl w:val="66564DFC"/>
    <w:lvl w:ilvl="0" w:tplc="8BFA961E">
      <w:start w:val="1"/>
      <w:numFmt w:val="decimal"/>
      <w:lvlText w:val="%1."/>
      <w:lvlJc w:val="left"/>
      <w:pPr>
        <w:tabs>
          <w:tab w:val="num" w:pos="1021"/>
        </w:tabs>
        <w:ind w:left="1021" w:hanging="341"/>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nsid w:val="08153463"/>
    <w:multiLevelType w:val="hybridMultilevel"/>
    <w:tmpl w:val="63F4E27C"/>
    <w:lvl w:ilvl="0" w:tplc="FBA8EDB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4">
    <w:nsid w:val="08A96E82"/>
    <w:multiLevelType w:val="hybridMultilevel"/>
    <w:tmpl w:val="41642C3E"/>
    <w:lvl w:ilvl="0" w:tplc="84FC164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5">
    <w:nsid w:val="08B81A5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6">
    <w:nsid w:val="17C061A9"/>
    <w:multiLevelType w:val="hybridMultilevel"/>
    <w:tmpl w:val="E738FCBA"/>
    <w:lvl w:ilvl="0" w:tplc="372C1D56">
      <w:start w:val="1"/>
      <w:numFmt w:val="lowerLetter"/>
      <w:lvlText w:val="%1)"/>
      <w:lvlJc w:val="left"/>
      <w:pPr>
        <w:tabs>
          <w:tab w:val="num" w:pos="1134"/>
        </w:tabs>
        <w:ind w:left="1134" w:hanging="454"/>
      </w:pPr>
    </w:lvl>
    <w:lvl w:ilvl="1" w:tplc="04130019">
      <w:start w:val="1"/>
      <w:numFmt w:val="lowerLetter"/>
      <w:lvlText w:val="%2."/>
      <w:lvlJc w:val="left"/>
      <w:pPr>
        <w:ind w:left="2120" w:hanging="360"/>
      </w:pPr>
    </w:lvl>
    <w:lvl w:ilvl="2" w:tplc="0413001B">
      <w:start w:val="1"/>
      <w:numFmt w:val="lowerRoman"/>
      <w:lvlText w:val="%3."/>
      <w:lvlJc w:val="right"/>
      <w:pPr>
        <w:ind w:left="2840" w:hanging="180"/>
      </w:pPr>
    </w:lvl>
    <w:lvl w:ilvl="3" w:tplc="0413000F">
      <w:start w:val="1"/>
      <w:numFmt w:val="decimal"/>
      <w:lvlText w:val="%4."/>
      <w:lvlJc w:val="left"/>
      <w:pPr>
        <w:ind w:left="3560" w:hanging="360"/>
      </w:pPr>
    </w:lvl>
    <w:lvl w:ilvl="4" w:tplc="04130019">
      <w:start w:val="1"/>
      <w:numFmt w:val="lowerLetter"/>
      <w:lvlText w:val="%5."/>
      <w:lvlJc w:val="left"/>
      <w:pPr>
        <w:ind w:left="4280" w:hanging="360"/>
      </w:pPr>
    </w:lvl>
    <w:lvl w:ilvl="5" w:tplc="0413001B">
      <w:start w:val="1"/>
      <w:numFmt w:val="lowerRoman"/>
      <w:lvlText w:val="%6."/>
      <w:lvlJc w:val="right"/>
      <w:pPr>
        <w:ind w:left="5000" w:hanging="180"/>
      </w:pPr>
    </w:lvl>
    <w:lvl w:ilvl="6" w:tplc="0413000F">
      <w:start w:val="1"/>
      <w:numFmt w:val="decimal"/>
      <w:lvlText w:val="%7."/>
      <w:lvlJc w:val="left"/>
      <w:pPr>
        <w:ind w:left="5720" w:hanging="360"/>
      </w:pPr>
    </w:lvl>
    <w:lvl w:ilvl="7" w:tplc="04130019">
      <w:start w:val="1"/>
      <w:numFmt w:val="lowerLetter"/>
      <w:lvlText w:val="%8."/>
      <w:lvlJc w:val="left"/>
      <w:pPr>
        <w:ind w:left="6440" w:hanging="360"/>
      </w:pPr>
    </w:lvl>
    <w:lvl w:ilvl="8" w:tplc="0413001B">
      <w:start w:val="1"/>
      <w:numFmt w:val="lowerRoman"/>
      <w:lvlText w:val="%9."/>
      <w:lvlJc w:val="right"/>
      <w:pPr>
        <w:ind w:left="7160" w:hanging="180"/>
      </w:pPr>
    </w:lvl>
  </w:abstractNum>
  <w:abstractNum w:abstractNumId="7">
    <w:nsid w:val="194A57DB"/>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8">
    <w:nsid w:val="1B7F0A49"/>
    <w:multiLevelType w:val="hybridMultilevel"/>
    <w:tmpl w:val="71C2B5B0"/>
    <w:lvl w:ilvl="0" w:tplc="04130005">
      <w:start w:val="1"/>
      <w:numFmt w:val="bullet"/>
      <w:lvlText w:val=""/>
      <w:lvlJc w:val="left"/>
      <w:pPr>
        <w:tabs>
          <w:tab w:val="num" w:pos="680"/>
        </w:tabs>
        <w:ind w:left="1134" w:hanging="454"/>
      </w:pPr>
      <w:rPr>
        <w:rFonts w:ascii="Wingdings" w:hAnsi="Wingdings"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9">
    <w:nsid w:val="24A21276"/>
    <w:multiLevelType w:val="hybridMultilevel"/>
    <w:tmpl w:val="97868EB4"/>
    <w:lvl w:ilvl="0" w:tplc="04130019">
      <w:start w:val="1"/>
      <w:numFmt w:val="lowerLetter"/>
      <w:lvlText w:val="%1."/>
      <w:lvlJc w:val="left"/>
      <w:pPr>
        <w:ind w:left="1400" w:hanging="360"/>
      </w:pPr>
    </w:lvl>
    <w:lvl w:ilvl="1" w:tplc="2654B88E">
      <w:start w:val="1"/>
      <w:numFmt w:val="lowerLetter"/>
      <w:lvlText w:val="%2."/>
      <w:lvlJc w:val="left"/>
      <w:pPr>
        <w:tabs>
          <w:tab w:val="num" w:pos="680"/>
        </w:tabs>
        <w:ind w:left="680" w:hanging="340"/>
      </w:pPr>
      <w:rPr>
        <w:rFonts w:hint="default"/>
      </w:r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0">
    <w:nsid w:val="26140302"/>
    <w:multiLevelType w:val="singleLevel"/>
    <w:tmpl w:val="D6528568"/>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11">
    <w:nsid w:val="2D42019E"/>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2">
    <w:nsid w:val="2E4B2B3D"/>
    <w:multiLevelType w:val="hybridMultilevel"/>
    <w:tmpl w:val="60B45C68"/>
    <w:lvl w:ilvl="0" w:tplc="CA70E8A4">
      <w:start w:val="1"/>
      <w:numFmt w:val="lowerLetter"/>
      <w:lvlText w:val="%1)"/>
      <w:lvlJc w:val="left"/>
      <w:pPr>
        <w:tabs>
          <w:tab w:val="num" w:pos="1588"/>
        </w:tabs>
        <w:ind w:left="1588" w:hanging="454"/>
      </w:pPr>
    </w:lvl>
    <w:lvl w:ilvl="1" w:tplc="FFFFFFFF">
      <w:start w:val="1"/>
      <w:numFmt w:val="lowerRoman"/>
      <w:lvlText w:val="%2."/>
      <w:lvlJc w:val="right"/>
      <w:pPr>
        <w:tabs>
          <w:tab w:val="num" w:pos="1080"/>
        </w:tabs>
        <w:ind w:left="1080" w:hanging="360"/>
      </w:pPr>
    </w:lvl>
    <w:lvl w:ilvl="2" w:tplc="FFFFFFFF">
      <w:start w:val="1"/>
      <w:numFmt w:val="bullet"/>
      <w:lvlText w:val="­"/>
      <w:lvlJc w:val="left"/>
      <w:pPr>
        <w:tabs>
          <w:tab w:val="num" w:pos="1980"/>
        </w:tabs>
        <w:ind w:left="1980" w:hanging="360"/>
      </w:pPr>
      <w:rPr>
        <w:rFonts w:ascii="Arial" w:hAnsi="Arial" w:cs="Times New Roman" w:hint="default"/>
      </w:r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3">
    <w:nsid w:val="31030CCC"/>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4">
    <w:nsid w:val="33BB588C"/>
    <w:multiLevelType w:val="hybridMultilevel"/>
    <w:tmpl w:val="4B1E3D56"/>
    <w:lvl w:ilvl="0" w:tplc="F2FA2644">
      <w:start w:val="1"/>
      <w:numFmt w:val="decimal"/>
      <w:lvlText w:val="%1."/>
      <w:lvlJc w:val="left"/>
      <w:pPr>
        <w:tabs>
          <w:tab w:val="num" w:pos="680"/>
        </w:tabs>
        <w:ind w:left="1134" w:hanging="454"/>
      </w:pPr>
      <w:rPr>
        <w:rFonts w:hint="default"/>
      </w:rPr>
    </w:lvl>
    <w:lvl w:ilvl="1" w:tplc="E7487504">
      <w:start w:val="1"/>
      <w:numFmt w:val="lowerLetter"/>
      <w:lvlText w:val="%2)"/>
      <w:lvlJc w:val="left"/>
      <w:pPr>
        <w:ind w:left="1440" w:hanging="360"/>
      </w:pPr>
      <w:rPr>
        <w:rFonts w:hint="default"/>
      </w:rPr>
    </w:lvl>
    <w:lvl w:ilvl="2" w:tplc="9648EC12">
      <w:start w:val="1"/>
      <w:numFmt w:val="lowerRoman"/>
      <w:lvlText w:val="%3."/>
      <w:lvlJc w:val="left"/>
      <w:pPr>
        <w:ind w:left="2700" w:hanging="72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3672767E"/>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398567B6"/>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3CF429B7"/>
    <w:multiLevelType w:val="hybridMultilevel"/>
    <w:tmpl w:val="7D328A52"/>
    <w:lvl w:ilvl="0" w:tplc="487050F6">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nsid w:val="3D0352FA"/>
    <w:multiLevelType w:val="hybridMultilevel"/>
    <w:tmpl w:val="B3AC6500"/>
    <w:lvl w:ilvl="0" w:tplc="EB9C46BA">
      <w:start w:val="1"/>
      <w:numFmt w:val="decimal"/>
      <w:lvlText w:val="%1."/>
      <w:lvlJc w:val="left"/>
      <w:pPr>
        <w:tabs>
          <w:tab w:val="num" w:pos="1474"/>
        </w:tabs>
        <w:ind w:left="1474"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nsid w:val="3E591E15"/>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40CB6012"/>
    <w:multiLevelType w:val="hybridMultilevel"/>
    <w:tmpl w:val="9B30FFF4"/>
    <w:lvl w:ilvl="0" w:tplc="065E8108">
      <w:start w:val="1"/>
      <w:numFmt w:val="decimal"/>
      <w:lvlText w:val="%1."/>
      <w:lvlJc w:val="left"/>
      <w:pPr>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1">
    <w:nsid w:val="4E6E0ADC"/>
    <w:multiLevelType w:val="singleLevel"/>
    <w:tmpl w:val="74DCC16E"/>
    <w:lvl w:ilvl="0">
      <w:start w:val="1"/>
      <w:numFmt w:val="bullet"/>
      <w:pStyle w:val="Bullet1"/>
      <w:lvlText w:val=""/>
      <w:lvlJc w:val="left"/>
      <w:pPr>
        <w:tabs>
          <w:tab w:val="num" w:pos="700"/>
        </w:tabs>
        <w:ind w:left="680" w:hanging="340"/>
      </w:pPr>
      <w:rPr>
        <w:rFonts w:ascii="Symbol" w:hAnsi="Symbol" w:hint="default"/>
        <w:sz w:val="18"/>
        <w:szCs w:val="18"/>
      </w:rPr>
    </w:lvl>
  </w:abstractNum>
  <w:abstractNum w:abstractNumId="22">
    <w:nsid w:val="527D43D7"/>
    <w:multiLevelType w:val="hybridMultilevel"/>
    <w:tmpl w:val="8BD295DE"/>
    <w:lvl w:ilvl="0" w:tplc="A1F60596">
      <w:start w:val="1"/>
      <w:numFmt w:val="decimal"/>
      <w:lvlText w:val="%1."/>
      <w:lvlJc w:val="left"/>
      <w:pPr>
        <w:tabs>
          <w:tab w:val="num" w:pos="1814"/>
        </w:tabs>
        <w:ind w:left="1814" w:hanging="340"/>
      </w:pPr>
      <w:rPr>
        <w:rFonts w:hint="default"/>
      </w:rPr>
    </w:lvl>
    <w:lvl w:ilvl="1" w:tplc="04130019" w:tentative="1">
      <w:start w:val="1"/>
      <w:numFmt w:val="lowerLetter"/>
      <w:lvlText w:val="%2."/>
      <w:lvlJc w:val="left"/>
      <w:pPr>
        <w:ind w:left="4714" w:hanging="360"/>
      </w:pPr>
    </w:lvl>
    <w:lvl w:ilvl="2" w:tplc="0413001B" w:tentative="1">
      <w:start w:val="1"/>
      <w:numFmt w:val="lowerRoman"/>
      <w:lvlText w:val="%3."/>
      <w:lvlJc w:val="right"/>
      <w:pPr>
        <w:ind w:left="5434" w:hanging="180"/>
      </w:pPr>
    </w:lvl>
    <w:lvl w:ilvl="3" w:tplc="0413000F" w:tentative="1">
      <w:start w:val="1"/>
      <w:numFmt w:val="decimal"/>
      <w:lvlText w:val="%4."/>
      <w:lvlJc w:val="left"/>
      <w:pPr>
        <w:ind w:left="6154" w:hanging="360"/>
      </w:pPr>
    </w:lvl>
    <w:lvl w:ilvl="4" w:tplc="04130019" w:tentative="1">
      <w:start w:val="1"/>
      <w:numFmt w:val="lowerLetter"/>
      <w:lvlText w:val="%5."/>
      <w:lvlJc w:val="left"/>
      <w:pPr>
        <w:ind w:left="6874" w:hanging="360"/>
      </w:pPr>
    </w:lvl>
    <w:lvl w:ilvl="5" w:tplc="0413001B" w:tentative="1">
      <w:start w:val="1"/>
      <w:numFmt w:val="lowerRoman"/>
      <w:lvlText w:val="%6."/>
      <w:lvlJc w:val="right"/>
      <w:pPr>
        <w:ind w:left="7594" w:hanging="180"/>
      </w:pPr>
    </w:lvl>
    <w:lvl w:ilvl="6" w:tplc="0413000F" w:tentative="1">
      <w:start w:val="1"/>
      <w:numFmt w:val="decimal"/>
      <w:lvlText w:val="%7."/>
      <w:lvlJc w:val="left"/>
      <w:pPr>
        <w:ind w:left="8314" w:hanging="360"/>
      </w:pPr>
    </w:lvl>
    <w:lvl w:ilvl="7" w:tplc="04130019" w:tentative="1">
      <w:start w:val="1"/>
      <w:numFmt w:val="lowerLetter"/>
      <w:lvlText w:val="%8."/>
      <w:lvlJc w:val="left"/>
      <w:pPr>
        <w:ind w:left="9034" w:hanging="360"/>
      </w:pPr>
    </w:lvl>
    <w:lvl w:ilvl="8" w:tplc="0413001B" w:tentative="1">
      <w:start w:val="1"/>
      <w:numFmt w:val="lowerRoman"/>
      <w:lvlText w:val="%9."/>
      <w:lvlJc w:val="right"/>
      <w:pPr>
        <w:ind w:left="9754" w:hanging="180"/>
      </w:pPr>
    </w:lvl>
  </w:abstractNum>
  <w:abstractNum w:abstractNumId="23">
    <w:nsid w:val="54871149"/>
    <w:multiLevelType w:val="hybridMultilevel"/>
    <w:tmpl w:val="6E564DCC"/>
    <w:lvl w:ilvl="0" w:tplc="F0CAFC7C">
      <w:start w:val="1"/>
      <w:numFmt w:val="bullet"/>
      <w:lvlText w:val=""/>
      <w:lvlJc w:val="left"/>
      <w:pPr>
        <w:tabs>
          <w:tab w:val="num" w:pos="680"/>
        </w:tabs>
        <w:ind w:left="1134" w:hanging="454"/>
      </w:pPr>
      <w:rPr>
        <w:rFonts w:ascii="Wingdings" w:hAnsi="Wingdings" w:hint="default"/>
      </w:rPr>
    </w:lvl>
    <w:lvl w:ilvl="1" w:tplc="40DCC3FE">
      <w:start w:val="1"/>
      <w:numFmt w:val="bullet"/>
      <w:lvlText w:val=""/>
      <w:lvlJc w:val="left"/>
      <w:pPr>
        <w:tabs>
          <w:tab w:val="num" w:pos="1134"/>
        </w:tabs>
        <w:ind w:left="1134" w:firstLine="0"/>
      </w:pPr>
      <w:rPr>
        <w:rFonts w:ascii="Symbol" w:hAnsi="Symbol" w:hint="default"/>
      </w:rPr>
    </w:lvl>
    <w:lvl w:ilvl="2" w:tplc="7130A058" w:tentative="1">
      <w:start w:val="1"/>
      <w:numFmt w:val="bullet"/>
      <w:lvlText w:val=""/>
      <w:lvlJc w:val="left"/>
      <w:pPr>
        <w:ind w:left="2160" w:hanging="360"/>
      </w:pPr>
      <w:rPr>
        <w:rFonts w:ascii="Wingdings" w:hAnsi="Wingdings" w:hint="default"/>
      </w:rPr>
    </w:lvl>
    <w:lvl w:ilvl="3" w:tplc="D0169B90" w:tentative="1">
      <w:start w:val="1"/>
      <w:numFmt w:val="bullet"/>
      <w:lvlText w:val=""/>
      <w:lvlJc w:val="left"/>
      <w:pPr>
        <w:ind w:left="2880" w:hanging="360"/>
      </w:pPr>
      <w:rPr>
        <w:rFonts w:ascii="Symbol" w:hAnsi="Symbol" w:hint="default"/>
      </w:rPr>
    </w:lvl>
    <w:lvl w:ilvl="4" w:tplc="91866E7A" w:tentative="1">
      <w:start w:val="1"/>
      <w:numFmt w:val="bullet"/>
      <w:lvlText w:val="o"/>
      <w:lvlJc w:val="left"/>
      <w:pPr>
        <w:ind w:left="3600" w:hanging="360"/>
      </w:pPr>
      <w:rPr>
        <w:rFonts w:ascii="Courier New" w:hAnsi="Courier New" w:cs="Courier New" w:hint="default"/>
      </w:rPr>
    </w:lvl>
    <w:lvl w:ilvl="5" w:tplc="DD300D4E" w:tentative="1">
      <w:start w:val="1"/>
      <w:numFmt w:val="bullet"/>
      <w:lvlText w:val=""/>
      <w:lvlJc w:val="left"/>
      <w:pPr>
        <w:ind w:left="4320" w:hanging="360"/>
      </w:pPr>
      <w:rPr>
        <w:rFonts w:ascii="Wingdings" w:hAnsi="Wingdings" w:hint="default"/>
      </w:rPr>
    </w:lvl>
    <w:lvl w:ilvl="6" w:tplc="C9ECE0DE" w:tentative="1">
      <w:start w:val="1"/>
      <w:numFmt w:val="bullet"/>
      <w:lvlText w:val=""/>
      <w:lvlJc w:val="left"/>
      <w:pPr>
        <w:ind w:left="5040" w:hanging="360"/>
      </w:pPr>
      <w:rPr>
        <w:rFonts w:ascii="Symbol" w:hAnsi="Symbol" w:hint="default"/>
      </w:rPr>
    </w:lvl>
    <w:lvl w:ilvl="7" w:tplc="3CF0277E" w:tentative="1">
      <w:start w:val="1"/>
      <w:numFmt w:val="bullet"/>
      <w:lvlText w:val="o"/>
      <w:lvlJc w:val="left"/>
      <w:pPr>
        <w:ind w:left="5760" w:hanging="360"/>
      </w:pPr>
      <w:rPr>
        <w:rFonts w:ascii="Courier New" w:hAnsi="Courier New" w:cs="Courier New" w:hint="default"/>
      </w:rPr>
    </w:lvl>
    <w:lvl w:ilvl="8" w:tplc="572CBEFE" w:tentative="1">
      <w:start w:val="1"/>
      <w:numFmt w:val="bullet"/>
      <w:lvlText w:val=""/>
      <w:lvlJc w:val="left"/>
      <w:pPr>
        <w:ind w:left="6480" w:hanging="360"/>
      </w:pPr>
      <w:rPr>
        <w:rFonts w:ascii="Wingdings" w:hAnsi="Wingdings" w:hint="default"/>
      </w:rPr>
    </w:lvl>
  </w:abstractNum>
  <w:abstractNum w:abstractNumId="24">
    <w:nsid w:val="55336024"/>
    <w:multiLevelType w:val="hybridMultilevel"/>
    <w:tmpl w:val="0A107988"/>
    <w:lvl w:ilvl="0" w:tplc="68A29B1C">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5">
    <w:nsid w:val="55F26081"/>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6">
    <w:nsid w:val="57F9306D"/>
    <w:multiLevelType w:val="hybridMultilevel"/>
    <w:tmpl w:val="0C08CEB4"/>
    <w:lvl w:ilvl="0" w:tplc="968E7536">
      <w:start w:val="1"/>
      <w:numFmt w:val="decimal"/>
      <w:lvlText w:val="%1."/>
      <w:lvlJc w:val="left"/>
      <w:pPr>
        <w:ind w:left="1040" w:hanging="360"/>
      </w:pPr>
      <w:rPr>
        <w:rFonts w:hint="default"/>
      </w:rPr>
    </w:lvl>
    <w:lvl w:ilvl="1" w:tplc="04130019" w:tentative="1">
      <w:start w:val="1"/>
      <w:numFmt w:val="lowerLetter"/>
      <w:lvlText w:val="%2."/>
      <w:lvlJc w:val="left"/>
      <w:pPr>
        <w:ind w:left="1760" w:hanging="360"/>
      </w:pPr>
    </w:lvl>
    <w:lvl w:ilvl="2" w:tplc="0413001B"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27">
    <w:nsid w:val="5A1826B1"/>
    <w:multiLevelType w:val="hybridMultilevel"/>
    <w:tmpl w:val="9FB6B642"/>
    <w:lvl w:ilvl="0" w:tplc="6BBC71B4">
      <w:start w:val="1"/>
      <w:numFmt w:val="lowerLetter"/>
      <w:lvlText w:val="%1."/>
      <w:lvlJc w:val="left"/>
      <w:pPr>
        <w:tabs>
          <w:tab w:val="num" w:pos="680"/>
        </w:tabs>
        <w:ind w:left="680"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8">
    <w:nsid w:val="5C462D56"/>
    <w:multiLevelType w:val="multilevel"/>
    <w:tmpl w:val="0413001D"/>
    <w:lvl w:ilvl="0">
      <w:start w:val="1"/>
      <w:numFmt w:val="decimal"/>
      <w:pStyle w:val="Bullet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CA32641"/>
    <w:multiLevelType w:val="hybridMultilevel"/>
    <w:tmpl w:val="6FE0839E"/>
    <w:lvl w:ilvl="0" w:tplc="7F0207C6">
      <w:start w:val="1"/>
      <w:numFmt w:val="decimal"/>
      <w:lvlText w:val="%1."/>
      <w:lvlJc w:val="left"/>
      <w:pPr>
        <w:tabs>
          <w:tab w:val="num" w:pos="1021"/>
        </w:tabs>
        <w:ind w:left="1021" w:hanging="341"/>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F767897"/>
    <w:multiLevelType w:val="multilevel"/>
    <w:tmpl w:val="A8DC9314"/>
    <w:lvl w:ilvl="0">
      <w:start w:val="1"/>
      <w:numFmt w:val="decimal"/>
      <w:lvlText w:val="%1"/>
      <w:lvlJc w:val="left"/>
      <w:pPr>
        <w:tabs>
          <w:tab w:val="num" w:pos="432"/>
        </w:tabs>
        <w:ind w:left="432" w:hanging="432"/>
      </w:pPr>
      <w:rPr>
        <w:b/>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1">
    <w:nsid w:val="64AB414B"/>
    <w:multiLevelType w:val="hybridMultilevel"/>
    <w:tmpl w:val="58D8BD6A"/>
    <w:lvl w:ilvl="0" w:tplc="04130005">
      <w:start w:val="1"/>
      <w:numFmt w:val="bullet"/>
      <w:lvlText w:val=""/>
      <w:lvlJc w:val="left"/>
      <w:pPr>
        <w:ind w:left="1400" w:hanging="360"/>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2">
    <w:nsid w:val="7064031E"/>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33">
    <w:nsid w:val="7341439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34">
    <w:nsid w:val="73E72567"/>
    <w:multiLevelType w:val="hybridMultilevel"/>
    <w:tmpl w:val="DB40DA2A"/>
    <w:lvl w:ilvl="0" w:tplc="31168EE6">
      <w:start w:val="1"/>
      <w:numFmt w:val="lowerLetter"/>
      <w:lvlText w:val="%1)"/>
      <w:lvlJc w:val="left"/>
      <w:pPr>
        <w:tabs>
          <w:tab w:val="num" w:pos="1134"/>
        </w:tabs>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5">
    <w:nsid w:val="74F40138"/>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6">
    <w:nsid w:val="77BD7265"/>
    <w:multiLevelType w:val="hybridMultilevel"/>
    <w:tmpl w:val="AC78E380"/>
    <w:lvl w:ilvl="0" w:tplc="CE182B4E">
      <w:start w:val="1"/>
      <w:numFmt w:val="decimal"/>
      <w:lvlText w:val="%1."/>
      <w:lvlJc w:val="left"/>
      <w:pPr>
        <w:tabs>
          <w:tab w:val="num" w:pos="1134"/>
        </w:tabs>
        <w:ind w:left="1134" w:hanging="454"/>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7">
    <w:nsid w:val="79C004DE"/>
    <w:multiLevelType w:val="singleLevel"/>
    <w:tmpl w:val="14B000AE"/>
    <w:lvl w:ilvl="0">
      <w:start w:val="1"/>
      <w:numFmt w:val="upperLetter"/>
      <w:pStyle w:val="Bijlagen"/>
      <w:lvlText w:val="Bijlage %1:"/>
      <w:lvlJc w:val="left"/>
      <w:pPr>
        <w:tabs>
          <w:tab w:val="num" w:pos="1080"/>
        </w:tabs>
        <w:ind w:left="360" w:hanging="360"/>
      </w:pPr>
      <w:rPr>
        <w:rFonts w:hint="default"/>
      </w:rPr>
    </w:lvl>
  </w:abstractNum>
  <w:num w:numId="1">
    <w:abstractNumId w:val="30"/>
  </w:num>
  <w:num w:numId="2">
    <w:abstractNumId w:val="28"/>
  </w:num>
  <w:num w:numId="3">
    <w:abstractNumId w:val="21"/>
  </w:num>
  <w:num w:numId="4">
    <w:abstractNumId w:val="37"/>
  </w:num>
  <w:num w:numId="5">
    <w:abstractNumId w:val="10"/>
  </w:num>
  <w:num w:numId="6">
    <w:abstractNumId w:val="16"/>
  </w:num>
  <w:num w:numId="7">
    <w:abstractNumId w:val="14"/>
  </w:num>
  <w:num w:numId="8">
    <w:abstractNumId w:val="23"/>
  </w:num>
  <w:num w:numId="9">
    <w:abstractNumId w:val="8"/>
  </w:num>
  <w:num w:numId="10">
    <w:abstractNumId w:val="19"/>
  </w:num>
  <w:num w:numId="11">
    <w:abstractNumId w:val="24"/>
  </w:num>
  <w:num w:numId="12">
    <w:abstractNumId w:val="33"/>
  </w:num>
  <w:num w:numId="13">
    <w:abstractNumId w:val="34"/>
  </w:num>
  <w:num w:numId="14">
    <w:abstractNumId w:val="20"/>
  </w:num>
  <w:num w:numId="15">
    <w:abstractNumId w:val="15"/>
  </w:num>
  <w:num w:numId="16">
    <w:abstractNumId w:val="5"/>
  </w:num>
  <w:num w:numId="17">
    <w:abstractNumId w:val="29"/>
  </w:num>
  <w:num w:numId="18">
    <w:abstractNumId w:val="0"/>
  </w:num>
  <w:num w:numId="19">
    <w:abstractNumId w:val="31"/>
  </w:num>
  <w:num w:numId="20">
    <w:abstractNumId w:val="4"/>
  </w:num>
  <w:num w:numId="21">
    <w:abstractNumId w:val="30"/>
  </w:num>
  <w:num w:numId="22">
    <w:abstractNumId w:val="30"/>
  </w:num>
  <w:num w:numId="23">
    <w:abstractNumId w:val="1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
  </w:num>
  <w:num w:numId="39">
    <w:abstractNumId w:val="30"/>
  </w:num>
  <w:num w:numId="40">
    <w:abstractNumId w:val="30"/>
  </w:num>
  <w:num w:numId="41">
    <w:abstractNumId w:val="25"/>
  </w:num>
  <w:num w:numId="42">
    <w:abstractNumId w:val="26"/>
  </w:num>
  <w:num w:numId="43">
    <w:abstractNumId w:val="9"/>
  </w:num>
  <w:num w:numId="44">
    <w:abstractNumId w:val="27"/>
  </w:num>
  <w:num w:numId="45">
    <w:abstractNumId w:val="30"/>
  </w:num>
  <w:num w:numId="46">
    <w:abstractNumId w:val="30"/>
  </w:num>
  <w:num w:numId="47">
    <w:abstractNumId w:val="11"/>
  </w:num>
  <w:num w:numId="48">
    <w:abstractNumId w:val="22"/>
  </w:num>
  <w:num w:numId="49">
    <w:abstractNumId w:val="18"/>
  </w:num>
  <w:num w:numId="50">
    <w:abstractNumId w:val="30"/>
  </w:num>
  <w:num w:numId="51">
    <w:abstractNumId w:val="30"/>
  </w:num>
  <w:num w:numId="52">
    <w:abstractNumId w:val="2"/>
  </w:num>
  <w:num w:numId="53">
    <w:abstractNumId w:val="35"/>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0"/>
  <w:displayHorizontalDrawingGridEvery w:val="0"/>
  <w:displayVerticalDrawingGridEvery w:val="0"/>
  <w:noPunctuationKerning/>
  <w:characterSpacingControl w:val="doNotCompress"/>
  <w:hdrShapeDefaults>
    <o:shapedefaults v:ext="edit" spidmax="2867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6E2"/>
    <w:rsid w:val="00000820"/>
    <w:rsid w:val="00000EAA"/>
    <w:rsid w:val="00001EF4"/>
    <w:rsid w:val="000051DE"/>
    <w:rsid w:val="00005329"/>
    <w:rsid w:val="0000552B"/>
    <w:rsid w:val="00005A95"/>
    <w:rsid w:val="00006157"/>
    <w:rsid w:val="000108F7"/>
    <w:rsid w:val="000111D8"/>
    <w:rsid w:val="00012A13"/>
    <w:rsid w:val="00013851"/>
    <w:rsid w:val="00015907"/>
    <w:rsid w:val="00015F2E"/>
    <w:rsid w:val="000205C0"/>
    <w:rsid w:val="00026CA0"/>
    <w:rsid w:val="00027C19"/>
    <w:rsid w:val="00030382"/>
    <w:rsid w:val="0003157E"/>
    <w:rsid w:val="00031EE7"/>
    <w:rsid w:val="00032051"/>
    <w:rsid w:val="00032E83"/>
    <w:rsid w:val="00034821"/>
    <w:rsid w:val="000375A0"/>
    <w:rsid w:val="00041FA6"/>
    <w:rsid w:val="00046774"/>
    <w:rsid w:val="000513EC"/>
    <w:rsid w:val="00051B55"/>
    <w:rsid w:val="00051B70"/>
    <w:rsid w:val="00053C99"/>
    <w:rsid w:val="000544C3"/>
    <w:rsid w:val="00055DC2"/>
    <w:rsid w:val="00057101"/>
    <w:rsid w:val="000575E8"/>
    <w:rsid w:val="00060AF6"/>
    <w:rsid w:val="00060B32"/>
    <w:rsid w:val="00061395"/>
    <w:rsid w:val="000622BA"/>
    <w:rsid w:val="000638B8"/>
    <w:rsid w:val="00065002"/>
    <w:rsid w:val="0007130D"/>
    <w:rsid w:val="00072F8D"/>
    <w:rsid w:val="00075CEF"/>
    <w:rsid w:val="000816F8"/>
    <w:rsid w:val="00083A38"/>
    <w:rsid w:val="00084C0B"/>
    <w:rsid w:val="00084E4F"/>
    <w:rsid w:val="0008776C"/>
    <w:rsid w:val="00090B8D"/>
    <w:rsid w:val="0009363F"/>
    <w:rsid w:val="000A0A89"/>
    <w:rsid w:val="000A1224"/>
    <w:rsid w:val="000A2CD4"/>
    <w:rsid w:val="000A5E69"/>
    <w:rsid w:val="000A6E09"/>
    <w:rsid w:val="000A6F0C"/>
    <w:rsid w:val="000B12CA"/>
    <w:rsid w:val="000B1E61"/>
    <w:rsid w:val="000B211E"/>
    <w:rsid w:val="000B3F8C"/>
    <w:rsid w:val="000B49DD"/>
    <w:rsid w:val="000B5A2F"/>
    <w:rsid w:val="000B64E3"/>
    <w:rsid w:val="000B6978"/>
    <w:rsid w:val="000C2CD7"/>
    <w:rsid w:val="000C32E4"/>
    <w:rsid w:val="000C7911"/>
    <w:rsid w:val="000C79E3"/>
    <w:rsid w:val="000C7EDC"/>
    <w:rsid w:val="000D3076"/>
    <w:rsid w:val="000D594A"/>
    <w:rsid w:val="000D5C56"/>
    <w:rsid w:val="000D5FF8"/>
    <w:rsid w:val="000D7ABC"/>
    <w:rsid w:val="000E011C"/>
    <w:rsid w:val="000E0F21"/>
    <w:rsid w:val="000E21C7"/>
    <w:rsid w:val="000E364A"/>
    <w:rsid w:val="000E37D7"/>
    <w:rsid w:val="000E446B"/>
    <w:rsid w:val="000E47CB"/>
    <w:rsid w:val="000E4AF3"/>
    <w:rsid w:val="000E5558"/>
    <w:rsid w:val="000E714D"/>
    <w:rsid w:val="000E7371"/>
    <w:rsid w:val="000E7A9F"/>
    <w:rsid w:val="000E7DCF"/>
    <w:rsid w:val="000F23F9"/>
    <w:rsid w:val="000F3D5F"/>
    <w:rsid w:val="000F40BD"/>
    <w:rsid w:val="000F4C5B"/>
    <w:rsid w:val="000F5FFE"/>
    <w:rsid w:val="00100EC9"/>
    <w:rsid w:val="0010395C"/>
    <w:rsid w:val="00103B67"/>
    <w:rsid w:val="00104B99"/>
    <w:rsid w:val="001053BC"/>
    <w:rsid w:val="00107641"/>
    <w:rsid w:val="00114DB1"/>
    <w:rsid w:val="00115451"/>
    <w:rsid w:val="00120484"/>
    <w:rsid w:val="00120493"/>
    <w:rsid w:val="00120CFD"/>
    <w:rsid w:val="00122BD8"/>
    <w:rsid w:val="00124DB6"/>
    <w:rsid w:val="001257E1"/>
    <w:rsid w:val="001300BF"/>
    <w:rsid w:val="00130F6E"/>
    <w:rsid w:val="00131149"/>
    <w:rsid w:val="00133224"/>
    <w:rsid w:val="001369FD"/>
    <w:rsid w:val="0014008D"/>
    <w:rsid w:val="0014084C"/>
    <w:rsid w:val="001414F8"/>
    <w:rsid w:val="001428AB"/>
    <w:rsid w:val="00142EF8"/>
    <w:rsid w:val="00146DC5"/>
    <w:rsid w:val="00147279"/>
    <w:rsid w:val="001478A2"/>
    <w:rsid w:val="001528B7"/>
    <w:rsid w:val="001530E6"/>
    <w:rsid w:val="00153E1F"/>
    <w:rsid w:val="001565CF"/>
    <w:rsid w:val="0015709A"/>
    <w:rsid w:val="00161805"/>
    <w:rsid w:val="001629FD"/>
    <w:rsid w:val="001647D6"/>
    <w:rsid w:val="001648EB"/>
    <w:rsid w:val="00165121"/>
    <w:rsid w:val="00165C2D"/>
    <w:rsid w:val="00167516"/>
    <w:rsid w:val="001716BE"/>
    <w:rsid w:val="00173B04"/>
    <w:rsid w:val="001756A0"/>
    <w:rsid w:val="00175971"/>
    <w:rsid w:val="00182BAA"/>
    <w:rsid w:val="00183CAE"/>
    <w:rsid w:val="001852DC"/>
    <w:rsid w:val="00187E96"/>
    <w:rsid w:val="00191BBA"/>
    <w:rsid w:val="0019372E"/>
    <w:rsid w:val="0019594B"/>
    <w:rsid w:val="001A05E3"/>
    <w:rsid w:val="001A235E"/>
    <w:rsid w:val="001A4475"/>
    <w:rsid w:val="001A68FA"/>
    <w:rsid w:val="001B00DD"/>
    <w:rsid w:val="001B01EE"/>
    <w:rsid w:val="001B057B"/>
    <w:rsid w:val="001B11B0"/>
    <w:rsid w:val="001B2FDE"/>
    <w:rsid w:val="001B5A93"/>
    <w:rsid w:val="001B7A0E"/>
    <w:rsid w:val="001C0AB1"/>
    <w:rsid w:val="001C14EA"/>
    <w:rsid w:val="001C15BC"/>
    <w:rsid w:val="001C26F6"/>
    <w:rsid w:val="001C2717"/>
    <w:rsid w:val="001C32E3"/>
    <w:rsid w:val="001C373B"/>
    <w:rsid w:val="001C3A96"/>
    <w:rsid w:val="001C3DAA"/>
    <w:rsid w:val="001C7249"/>
    <w:rsid w:val="001D5B0F"/>
    <w:rsid w:val="001D6084"/>
    <w:rsid w:val="001D6297"/>
    <w:rsid w:val="001E10FC"/>
    <w:rsid w:val="001E1C72"/>
    <w:rsid w:val="001E25E1"/>
    <w:rsid w:val="001E7113"/>
    <w:rsid w:val="001F5613"/>
    <w:rsid w:val="001F7101"/>
    <w:rsid w:val="001F74D5"/>
    <w:rsid w:val="001F76F4"/>
    <w:rsid w:val="0020198C"/>
    <w:rsid w:val="0021170B"/>
    <w:rsid w:val="00220705"/>
    <w:rsid w:val="00224301"/>
    <w:rsid w:val="00230609"/>
    <w:rsid w:val="00230EBC"/>
    <w:rsid w:val="00230FF2"/>
    <w:rsid w:val="0023238A"/>
    <w:rsid w:val="002350A0"/>
    <w:rsid w:val="00236D9B"/>
    <w:rsid w:val="00240935"/>
    <w:rsid w:val="00241EBC"/>
    <w:rsid w:val="002430BA"/>
    <w:rsid w:val="00246DD3"/>
    <w:rsid w:val="00251746"/>
    <w:rsid w:val="00256183"/>
    <w:rsid w:val="0025653E"/>
    <w:rsid w:val="00256BA7"/>
    <w:rsid w:val="0026381C"/>
    <w:rsid w:val="00264DFC"/>
    <w:rsid w:val="00265EEF"/>
    <w:rsid w:val="002679F8"/>
    <w:rsid w:val="00267D7C"/>
    <w:rsid w:val="00271CE0"/>
    <w:rsid w:val="002733AF"/>
    <w:rsid w:val="002734B1"/>
    <w:rsid w:val="00274F75"/>
    <w:rsid w:val="00276E3E"/>
    <w:rsid w:val="0027713F"/>
    <w:rsid w:val="0028012D"/>
    <w:rsid w:val="00280AEC"/>
    <w:rsid w:val="00281560"/>
    <w:rsid w:val="00281F59"/>
    <w:rsid w:val="00284DB9"/>
    <w:rsid w:val="00295488"/>
    <w:rsid w:val="00296325"/>
    <w:rsid w:val="00296BC7"/>
    <w:rsid w:val="00297931"/>
    <w:rsid w:val="002A10BF"/>
    <w:rsid w:val="002A3D5F"/>
    <w:rsid w:val="002A68FB"/>
    <w:rsid w:val="002A722C"/>
    <w:rsid w:val="002B6B84"/>
    <w:rsid w:val="002B76B0"/>
    <w:rsid w:val="002C0EA1"/>
    <w:rsid w:val="002D2000"/>
    <w:rsid w:val="002D678E"/>
    <w:rsid w:val="002E08EF"/>
    <w:rsid w:val="002E1514"/>
    <w:rsid w:val="002E2348"/>
    <w:rsid w:val="002E30CC"/>
    <w:rsid w:val="002E36D2"/>
    <w:rsid w:val="002E5C1F"/>
    <w:rsid w:val="002E5E34"/>
    <w:rsid w:val="002E6301"/>
    <w:rsid w:val="002E7F97"/>
    <w:rsid w:val="002F050D"/>
    <w:rsid w:val="002F0C5B"/>
    <w:rsid w:val="002F1ABA"/>
    <w:rsid w:val="002F4B3A"/>
    <w:rsid w:val="002F4E74"/>
    <w:rsid w:val="002F6561"/>
    <w:rsid w:val="003013A6"/>
    <w:rsid w:val="00302B7E"/>
    <w:rsid w:val="0030358F"/>
    <w:rsid w:val="003040FE"/>
    <w:rsid w:val="003060F2"/>
    <w:rsid w:val="0031423D"/>
    <w:rsid w:val="00314399"/>
    <w:rsid w:val="00316A94"/>
    <w:rsid w:val="00317146"/>
    <w:rsid w:val="00320BB8"/>
    <w:rsid w:val="00321052"/>
    <w:rsid w:val="00324E59"/>
    <w:rsid w:val="003268F8"/>
    <w:rsid w:val="003323B7"/>
    <w:rsid w:val="00333702"/>
    <w:rsid w:val="0033461F"/>
    <w:rsid w:val="00334B63"/>
    <w:rsid w:val="00334FF6"/>
    <w:rsid w:val="00335414"/>
    <w:rsid w:val="003354B8"/>
    <w:rsid w:val="0034032F"/>
    <w:rsid w:val="00340440"/>
    <w:rsid w:val="00342468"/>
    <w:rsid w:val="00342CEE"/>
    <w:rsid w:val="00342E16"/>
    <w:rsid w:val="003435D2"/>
    <w:rsid w:val="00346215"/>
    <w:rsid w:val="00346E57"/>
    <w:rsid w:val="0034721F"/>
    <w:rsid w:val="003543B2"/>
    <w:rsid w:val="00355B01"/>
    <w:rsid w:val="00356084"/>
    <w:rsid w:val="00357471"/>
    <w:rsid w:val="00357A2A"/>
    <w:rsid w:val="0036155C"/>
    <w:rsid w:val="003617D9"/>
    <w:rsid w:val="00361AAE"/>
    <w:rsid w:val="00361AFF"/>
    <w:rsid w:val="00361DE9"/>
    <w:rsid w:val="003661DA"/>
    <w:rsid w:val="00366E6E"/>
    <w:rsid w:val="00371BD9"/>
    <w:rsid w:val="00372572"/>
    <w:rsid w:val="00375A1B"/>
    <w:rsid w:val="00376DF8"/>
    <w:rsid w:val="00377F4F"/>
    <w:rsid w:val="00380889"/>
    <w:rsid w:val="00380FCB"/>
    <w:rsid w:val="00383C40"/>
    <w:rsid w:val="003858E8"/>
    <w:rsid w:val="003865BF"/>
    <w:rsid w:val="00387EE9"/>
    <w:rsid w:val="003900E8"/>
    <w:rsid w:val="00393EA5"/>
    <w:rsid w:val="00394771"/>
    <w:rsid w:val="003951E4"/>
    <w:rsid w:val="003A048E"/>
    <w:rsid w:val="003A16B5"/>
    <w:rsid w:val="003A1822"/>
    <w:rsid w:val="003A1E2E"/>
    <w:rsid w:val="003A322B"/>
    <w:rsid w:val="003A418C"/>
    <w:rsid w:val="003A6C65"/>
    <w:rsid w:val="003B197F"/>
    <w:rsid w:val="003C0FA8"/>
    <w:rsid w:val="003C3AAE"/>
    <w:rsid w:val="003C42E7"/>
    <w:rsid w:val="003C58F6"/>
    <w:rsid w:val="003C5B0E"/>
    <w:rsid w:val="003D0550"/>
    <w:rsid w:val="003D068D"/>
    <w:rsid w:val="003D0B0D"/>
    <w:rsid w:val="003D10C4"/>
    <w:rsid w:val="003D19CF"/>
    <w:rsid w:val="003D2ED6"/>
    <w:rsid w:val="003D416B"/>
    <w:rsid w:val="003D6D78"/>
    <w:rsid w:val="003D6E4B"/>
    <w:rsid w:val="003E2542"/>
    <w:rsid w:val="003E37A6"/>
    <w:rsid w:val="003E7655"/>
    <w:rsid w:val="003E775D"/>
    <w:rsid w:val="003F035F"/>
    <w:rsid w:val="003F3735"/>
    <w:rsid w:val="003F46F4"/>
    <w:rsid w:val="003F5340"/>
    <w:rsid w:val="003F6C4C"/>
    <w:rsid w:val="003F7B0A"/>
    <w:rsid w:val="00400E02"/>
    <w:rsid w:val="0040114D"/>
    <w:rsid w:val="00403AF5"/>
    <w:rsid w:val="00406828"/>
    <w:rsid w:val="00407AD9"/>
    <w:rsid w:val="004130C2"/>
    <w:rsid w:val="00415AA1"/>
    <w:rsid w:val="00417097"/>
    <w:rsid w:val="00421085"/>
    <w:rsid w:val="004230A8"/>
    <w:rsid w:val="00426E3E"/>
    <w:rsid w:val="00430925"/>
    <w:rsid w:val="0043213E"/>
    <w:rsid w:val="00432DC4"/>
    <w:rsid w:val="00433B63"/>
    <w:rsid w:val="0043750E"/>
    <w:rsid w:val="00442213"/>
    <w:rsid w:val="0044394A"/>
    <w:rsid w:val="00443D9E"/>
    <w:rsid w:val="00444C6C"/>
    <w:rsid w:val="0044591E"/>
    <w:rsid w:val="00455FAA"/>
    <w:rsid w:val="00456299"/>
    <w:rsid w:val="00463F7E"/>
    <w:rsid w:val="004675BB"/>
    <w:rsid w:val="00471F9D"/>
    <w:rsid w:val="004729BD"/>
    <w:rsid w:val="0047401C"/>
    <w:rsid w:val="00474157"/>
    <w:rsid w:val="00477F1B"/>
    <w:rsid w:val="00485D5D"/>
    <w:rsid w:val="00487BE0"/>
    <w:rsid w:val="00496C6F"/>
    <w:rsid w:val="004A01B3"/>
    <w:rsid w:val="004A1A0F"/>
    <w:rsid w:val="004A2493"/>
    <w:rsid w:val="004B0BCB"/>
    <w:rsid w:val="004B255F"/>
    <w:rsid w:val="004B3B86"/>
    <w:rsid w:val="004B53B9"/>
    <w:rsid w:val="004B57DC"/>
    <w:rsid w:val="004B5BB8"/>
    <w:rsid w:val="004C1972"/>
    <w:rsid w:val="004C29FF"/>
    <w:rsid w:val="004C3899"/>
    <w:rsid w:val="004D5E69"/>
    <w:rsid w:val="004E03FE"/>
    <w:rsid w:val="004E58EE"/>
    <w:rsid w:val="004E5F04"/>
    <w:rsid w:val="004E6F23"/>
    <w:rsid w:val="004E7AB8"/>
    <w:rsid w:val="004F013D"/>
    <w:rsid w:val="004F0724"/>
    <w:rsid w:val="004F2AEF"/>
    <w:rsid w:val="004F50C8"/>
    <w:rsid w:val="004F6FAF"/>
    <w:rsid w:val="0050053D"/>
    <w:rsid w:val="00504DF0"/>
    <w:rsid w:val="00506060"/>
    <w:rsid w:val="00506656"/>
    <w:rsid w:val="00510F70"/>
    <w:rsid w:val="005118B5"/>
    <w:rsid w:val="005134DE"/>
    <w:rsid w:val="005145DB"/>
    <w:rsid w:val="00520262"/>
    <w:rsid w:val="005206BA"/>
    <w:rsid w:val="005208AE"/>
    <w:rsid w:val="00522A7F"/>
    <w:rsid w:val="00522AAA"/>
    <w:rsid w:val="00525575"/>
    <w:rsid w:val="00526BB8"/>
    <w:rsid w:val="005273B0"/>
    <w:rsid w:val="00534A71"/>
    <w:rsid w:val="005356C1"/>
    <w:rsid w:val="00535A36"/>
    <w:rsid w:val="0053654D"/>
    <w:rsid w:val="00541043"/>
    <w:rsid w:val="005509E2"/>
    <w:rsid w:val="00551DA4"/>
    <w:rsid w:val="00551DD8"/>
    <w:rsid w:val="005526C4"/>
    <w:rsid w:val="005534DB"/>
    <w:rsid w:val="005541EC"/>
    <w:rsid w:val="00555D72"/>
    <w:rsid w:val="00564B58"/>
    <w:rsid w:val="00566724"/>
    <w:rsid w:val="005676E2"/>
    <w:rsid w:val="00577B45"/>
    <w:rsid w:val="00577BB7"/>
    <w:rsid w:val="005815C2"/>
    <w:rsid w:val="00581BEF"/>
    <w:rsid w:val="0058463D"/>
    <w:rsid w:val="005851E3"/>
    <w:rsid w:val="00586DAD"/>
    <w:rsid w:val="00587651"/>
    <w:rsid w:val="00597D46"/>
    <w:rsid w:val="005A0C81"/>
    <w:rsid w:val="005A333C"/>
    <w:rsid w:val="005A3765"/>
    <w:rsid w:val="005A441D"/>
    <w:rsid w:val="005A4817"/>
    <w:rsid w:val="005A5076"/>
    <w:rsid w:val="005A51A6"/>
    <w:rsid w:val="005A6350"/>
    <w:rsid w:val="005B3486"/>
    <w:rsid w:val="005B4A19"/>
    <w:rsid w:val="005B5328"/>
    <w:rsid w:val="005B73F6"/>
    <w:rsid w:val="005C09BB"/>
    <w:rsid w:val="005C1759"/>
    <w:rsid w:val="005C2913"/>
    <w:rsid w:val="005C44A7"/>
    <w:rsid w:val="005C4F30"/>
    <w:rsid w:val="005C62A9"/>
    <w:rsid w:val="005C67C6"/>
    <w:rsid w:val="005D446F"/>
    <w:rsid w:val="005D685F"/>
    <w:rsid w:val="005D6E50"/>
    <w:rsid w:val="005E4575"/>
    <w:rsid w:val="005E5597"/>
    <w:rsid w:val="005E6643"/>
    <w:rsid w:val="005E7706"/>
    <w:rsid w:val="005F0C8F"/>
    <w:rsid w:val="005F186B"/>
    <w:rsid w:val="005F2998"/>
    <w:rsid w:val="005F31E8"/>
    <w:rsid w:val="005F72E8"/>
    <w:rsid w:val="005F7F36"/>
    <w:rsid w:val="0060060D"/>
    <w:rsid w:val="00610D37"/>
    <w:rsid w:val="006119DE"/>
    <w:rsid w:val="00611CB4"/>
    <w:rsid w:val="00613A74"/>
    <w:rsid w:val="006141E9"/>
    <w:rsid w:val="006148B0"/>
    <w:rsid w:val="00614DCE"/>
    <w:rsid w:val="00622491"/>
    <w:rsid w:val="00623C57"/>
    <w:rsid w:val="00623D7E"/>
    <w:rsid w:val="00627097"/>
    <w:rsid w:val="006373D6"/>
    <w:rsid w:val="00645877"/>
    <w:rsid w:val="00646B0A"/>
    <w:rsid w:val="006546EC"/>
    <w:rsid w:val="00655D17"/>
    <w:rsid w:val="006560ED"/>
    <w:rsid w:val="006579A1"/>
    <w:rsid w:val="00657D91"/>
    <w:rsid w:val="00660BBD"/>
    <w:rsid w:val="0066250E"/>
    <w:rsid w:val="00664AEF"/>
    <w:rsid w:val="00666047"/>
    <w:rsid w:val="00666A31"/>
    <w:rsid w:val="00667A38"/>
    <w:rsid w:val="00670228"/>
    <w:rsid w:val="00672ABA"/>
    <w:rsid w:val="00672B9D"/>
    <w:rsid w:val="00672D22"/>
    <w:rsid w:val="00677119"/>
    <w:rsid w:val="00685F6E"/>
    <w:rsid w:val="00690E86"/>
    <w:rsid w:val="00694986"/>
    <w:rsid w:val="00695178"/>
    <w:rsid w:val="00695589"/>
    <w:rsid w:val="006A0497"/>
    <w:rsid w:val="006A1379"/>
    <w:rsid w:val="006A17BE"/>
    <w:rsid w:val="006A69A1"/>
    <w:rsid w:val="006A7A6C"/>
    <w:rsid w:val="006B2246"/>
    <w:rsid w:val="006B4F57"/>
    <w:rsid w:val="006B7638"/>
    <w:rsid w:val="006C04E5"/>
    <w:rsid w:val="006C251B"/>
    <w:rsid w:val="006C5912"/>
    <w:rsid w:val="006C6A8F"/>
    <w:rsid w:val="006C72AE"/>
    <w:rsid w:val="006C7575"/>
    <w:rsid w:val="006C78BA"/>
    <w:rsid w:val="006D0287"/>
    <w:rsid w:val="006D3A54"/>
    <w:rsid w:val="006D4B5B"/>
    <w:rsid w:val="006D5C1F"/>
    <w:rsid w:val="006D66EB"/>
    <w:rsid w:val="006D70F9"/>
    <w:rsid w:val="006D7E9B"/>
    <w:rsid w:val="006E1107"/>
    <w:rsid w:val="006E3758"/>
    <w:rsid w:val="006E3AE9"/>
    <w:rsid w:val="006E741F"/>
    <w:rsid w:val="006F0123"/>
    <w:rsid w:val="006F0A8B"/>
    <w:rsid w:val="006F35F2"/>
    <w:rsid w:val="006F5E74"/>
    <w:rsid w:val="006F6E25"/>
    <w:rsid w:val="007009D2"/>
    <w:rsid w:val="00701CF8"/>
    <w:rsid w:val="0070376D"/>
    <w:rsid w:val="00706FC6"/>
    <w:rsid w:val="00707AA2"/>
    <w:rsid w:val="0071072C"/>
    <w:rsid w:val="00711272"/>
    <w:rsid w:val="007119EA"/>
    <w:rsid w:val="00714A3F"/>
    <w:rsid w:val="00714B10"/>
    <w:rsid w:val="007152DE"/>
    <w:rsid w:val="007156DB"/>
    <w:rsid w:val="0071760D"/>
    <w:rsid w:val="00721067"/>
    <w:rsid w:val="007216B8"/>
    <w:rsid w:val="0072303A"/>
    <w:rsid w:val="00723739"/>
    <w:rsid w:val="00723F90"/>
    <w:rsid w:val="00727A17"/>
    <w:rsid w:val="007300E4"/>
    <w:rsid w:val="00730BE0"/>
    <w:rsid w:val="00730CE4"/>
    <w:rsid w:val="00732CC0"/>
    <w:rsid w:val="00737B86"/>
    <w:rsid w:val="00737EF0"/>
    <w:rsid w:val="00743484"/>
    <w:rsid w:val="00744097"/>
    <w:rsid w:val="007444C3"/>
    <w:rsid w:val="007457FA"/>
    <w:rsid w:val="00746948"/>
    <w:rsid w:val="00751E37"/>
    <w:rsid w:val="00752135"/>
    <w:rsid w:val="007552BC"/>
    <w:rsid w:val="0075530B"/>
    <w:rsid w:val="007559FE"/>
    <w:rsid w:val="00757632"/>
    <w:rsid w:val="00757764"/>
    <w:rsid w:val="00764302"/>
    <w:rsid w:val="00767538"/>
    <w:rsid w:val="00771083"/>
    <w:rsid w:val="00772456"/>
    <w:rsid w:val="00775912"/>
    <w:rsid w:val="0077741A"/>
    <w:rsid w:val="007802C1"/>
    <w:rsid w:val="00783EA5"/>
    <w:rsid w:val="00785005"/>
    <w:rsid w:val="0078526C"/>
    <w:rsid w:val="00791025"/>
    <w:rsid w:val="00791175"/>
    <w:rsid w:val="007955F4"/>
    <w:rsid w:val="007961A5"/>
    <w:rsid w:val="007A2EC2"/>
    <w:rsid w:val="007A3900"/>
    <w:rsid w:val="007A5D19"/>
    <w:rsid w:val="007B1149"/>
    <w:rsid w:val="007B1EC2"/>
    <w:rsid w:val="007B4B28"/>
    <w:rsid w:val="007B6BF7"/>
    <w:rsid w:val="007B7130"/>
    <w:rsid w:val="007C1CFB"/>
    <w:rsid w:val="007C3376"/>
    <w:rsid w:val="007C3BAF"/>
    <w:rsid w:val="007C3EEF"/>
    <w:rsid w:val="007D06B8"/>
    <w:rsid w:val="007D0CF1"/>
    <w:rsid w:val="007D3581"/>
    <w:rsid w:val="007D3F28"/>
    <w:rsid w:val="007E1B72"/>
    <w:rsid w:val="007E2F98"/>
    <w:rsid w:val="007E43CD"/>
    <w:rsid w:val="007E5F66"/>
    <w:rsid w:val="007E758A"/>
    <w:rsid w:val="007E7828"/>
    <w:rsid w:val="007F1180"/>
    <w:rsid w:val="007F2343"/>
    <w:rsid w:val="007F50D0"/>
    <w:rsid w:val="007F5C61"/>
    <w:rsid w:val="007F6902"/>
    <w:rsid w:val="007F7F69"/>
    <w:rsid w:val="00807CB4"/>
    <w:rsid w:val="00810CE1"/>
    <w:rsid w:val="00812D70"/>
    <w:rsid w:val="008137D5"/>
    <w:rsid w:val="00814920"/>
    <w:rsid w:val="008176FE"/>
    <w:rsid w:val="008178EE"/>
    <w:rsid w:val="00817BA4"/>
    <w:rsid w:val="00820FEE"/>
    <w:rsid w:val="0082776E"/>
    <w:rsid w:val="008302EA"/>
    <w:rsid w:val="00832C01"/>
    <w:rsid w:val="008338AD"/>
    <w:rsid w:val="0083531C"/>
    <w:rsid w:val="0083715D"/>
    <w:rsid w:val="00842611"/>
    <w:rsid w:val="00844FCA"/>
    <w:rsid w:val="0084778C"/>
    <w:rsid w:val="008506B9"/>
    <w:rsid w:val="00851830"/>
    <w:rsid w:val="0085246B"/>
    <w:rsid w:val="00852FCA"/>
    <w:rsid w:val="008555F3"/>
    <w:rsid w:val="0085696A"/>
    <w:rsid w:val="00860684"/>
    <w:rsid w:val="008616AE"/>
    <w:rsid w:val="00862169"/>
    <w:rsid w:val="00862E98"/>
    <w:rsid w:val="00865541"/>
    <w:rsid w:val="0087019A"/>
    <w:rsid w:val="00870BCB"/>
    <w:rsid w:val="0087171F"/>
    <w:rsid w:val="0087187E"/>
    <w:rsid w:val="0087306C"/>
    <w:rsid w:val="00876922"/>
    <w:rsid w:val="00876BAE"/>
    <w:rsid w:val="00883DE0"/>
    <w:rsid w:val="008852FD"/>
    <w:rsid w:val="00885E47"/>
    <w:rsid w:val="008867A6"/>
    <w:rsid w:val="008A09EE"/>
    <w:rsid w:val="008A191C"/>
    <w:rsid w:val="008A257B"/>
    <w:rsid w:val="008A45A8"/>
    <w:rsid w:val="008A5CFA"/>
    <w:rsid w:val="008A6D6E"/>
    <w:rsid w:val="008B0F4B"/>
    <w:rsid w:val="008B1DBC"/>
    <w:rsid w:val="008B3008"/>
    <w:rsid w:val="008B3736"/>
    <w:rsid w:val="008B424F"/>
    <w:rsid w:val="008B7154"/>
    <w:rsid w:val="008C46DA"/>
    <w:rsid w:val="008C59D1"/>
    <w:rsid w:val="008C679D"/>
    <w:rsid w:val="008D191A"/>
    <w:rsid w:val="008D5D06"/>
    <w:rsid w:val="008D78DD"/>
    <w:rsid w:val="008E1987"/>
    <w:rsid w:val="008E1D2C"/>
    <w:rsid w:val="008E611A"/>
    <w:rsid w:val="008F29C7"/>
    <w:rsid w:val="008F2C9D"/>
    <w:rsid w:val="008F49C7"/>
    <w:rsid w:val="008F778C"/>
    <w:rsid w:val="008F7A0F"/>
    <w:rsid w:val="00904ACB"/>
    <w:rsid w:val="00905114"/>
    <w:rsid w:val="00905E20"/>
    <w:rsid w:val="009137BA"/>
    <w:rsid w:val="00916322"/>
    <w:rsid w:val="009163EA"/>
    <w:rsid w:val="00917956"/>
    <w:rsid w:val="00920041"/>
    <w:rsid w:val="00921401"/>
    <w:rsid w:val="00922D13"/>
    <w:rsid w:val="009235C7"/>
    <w:rsid w:val="00926E60"/>
    <w:rsid w:val="0092734D"/>
    <w:rsid w:val="00927A5F"/>
    <w:rsid w:val="00933D6F"/>
    <w:rsid w:val="0093466C"/>
    <w:rsid w:val="009357A5"/>
    <w:rsid w:val="009358C2"/>
    <w:rsid w:val="00935A4C"/>
    <w:rsid w:val="00940321"/>
    <w:rsid w:val="00940E4E"/>
    <w:rsid w:val="00941FDF"/>
    <w:rsid w:val="00942FBF"/>
    <w:rsid w:val="00943716"/>
    <w:rsid w:val="00945473"/>
    <w:rsid w:val="0094556F"/>
    <w:rsid w:val="00945AB9"/>
    <w:rsid w:val="00946EFE"/>
    <w:rsid w:val="009517A2"/>
    <w:rsid w:val="00952431"/>
    <w:rsid w:val="009536CC"/>
    <w:rsid w:val="00953AA0"/>
    <w:rsid w:val="00953AAA"/>
    <w:rsid w:val="00954703"/>
    <w:rsid w:val="00957DB5"/>
    <w:rsid w:val="00957F0F"/>
    <w:rsid w:val="00960B1D"/>
    <w:rsid w:val="0096244F"/>
    <w:rsid w:val="0096277E"/>
    <w:rsid w:val="0096436A"/>
    <w:rsid w:val="00966E9E"/>
    <w:rsid w:val="0097080C"/>
    <w:rsid w:val="00971609"/>
    <w:rsid w:val="0097267B"/>
    <w:rsid w:val="009730FD"/>
    <w:rsid w:val="0097540C"/>
    <w:rsid w:val="0097578E"/>
    <w:rsid w:val="00983503"/>
    <w:rsid w:val="0099245B"/>
    <w:rsid w:val="00992600"/>
    <w:rsid w:val="00992D47"/>
    <w:rsid w:val="0099651E"/>
    <w:rsid w:val="00996ED4"/>
    <w:rsid w:val="009A03FE"/>
    <w:rsid w:val="009A21F9"/>
    <w:rsid w:val="009B0C71"/>
    <w:rsid w:val="009B688F"/>
    <w:rsid w:val="009B6B83"/>
    <w:rsid w:val="009C029B"/>
    <w:rsid w:val="009C2F78"/>
    <w:rsid w:val="009C3F06"/>
    <w:rsid w:val="009C4A8A"/>
    <w:rsid w:val="009C4F7F"/>
    <w:rsid w:val="009C5232"/>
    <w:rsid w:val="009C718B"/>
    <w:rsid w:val="009C78C8"/>
    <w:rsid w:val="009D223E"/>
    <w:rsid w:val="009D2278"/>
    <w:rsid w:val="009D2370"/>
    <w:rsid w:val="009D24F7"/>
    <w:rsid w:val="009D3306"/>
    <w:rsid w:val="009D6D09"/>
    <w:rsid w:val="009D6EF2"/>
    <w:rsid w:val="009E0742"/>
    <w:rsid w:val="009E09B5"/>
    <w:rsid w:val="009E0EFE"/>
    <w:rsid w:val="009E294A"/>
    <w:rsid w:val="009E30CF"/>
    <w:rsid w:val="009E4B5D"/>
    <w:rsid w:val="009F10C4"/>
    <w:rsid w:val="009F1D1A"/>
    <w:rsid w:val="009F40B5"/>
    <w:rsid w:val="009F55CE"/>
    <w:rsid w:val="009F5793"/>
    <w:rsid w:val="009F5A2C"/>
    <w:rsid w:val="009F636A"/>
    <w:rsid w:val="00A01407"/>
    <w:rsid w:val="00A01C6C"/>
    <w:rsid w:val="00A04C36"/>
    <w:rsid w:val="00A050C5"/>
    <w:rsid w:val="00A065E6"/>
    <w:rsid w:val="00A06D95"/>
    <w:rsid w:val="00A10897"/>
    <w:rsid w:val="00A11B04"/>
    <w:rsid w:val="00A1243E"/>
    <w:rsid w:val="00A13420"/>
    <w:rsid w:val="00A15529"/>
    <w:rsid w:val="00A16F6E"/>
    <w:rsid w:val="00A1726B"/>
    <w:rsid w:val="00A22277"/>
    <w:rsid w:val="00A25209"/>
    <w:rsid w:val="00A26A45"/>
    <w:rsid w:val="00A27468"/>
    <w:rsid w:val="00A3045D"/>
    <w:rsid w:val="00A31D75"/>
    <w:rsid w:val="00A338DF"/>
    <w:rsid w:val="00A356E7"/>
    <w:rsid w:val="00A445CB"/>
    <w:rsid w:val="00A50F61"/>
    <w:rsid w:val="00A5306B"/>
    <w:rsid w:val="00A53C64"/>
    <w:rsid w:val="00A6061F"/>
    <w:rsid w:val="00A61589"/>
    <w:rsid w:val="00A65DC6"/>
    <w:rsid w:val="00A777B1"/>
    <w:rsid w:val="00A82219"/>
    <w:rsid w:val="00A840BF"/>
    <w:rsid w:val="00A84227"/>
    <w:rsid w:val="00A856B6"/>
    <w:rsid w:val="00A85E32"/>
    <w:rsid w:val="00A928D0"/>
    <w:rsid w:val="00A93A3D"/>
    <w:rsid w:val="00A93AC1"/>
    <w:rsid w:val="00A93C29"/>
    <w:rsid w:val="00A94BB1"/>
    <w:rsid w:val="00A97E21"/>
    <w:rsid w:val="00AA03BE"/>
    <w:rsid w:val="00AA0A0C"/>
    <w:rsid w:val="00AA4746"/>
    <w:rsid w:val="00AA5986"/>
    <w:rsid w:val="00AB0001"/>
    <w:rsid w:val="00AB1782"/>
    <w:rsid w:val="00AB2418"/>
    <w:rsid w:val="00AB273B"/>
    <w:rsid w:val="00AB2E7F"/>
    <w:rsid w:val="00AB4CF0"/>
    <w:rsid w:val="00AB53A5"/>
    <w:rsid w:val="00AB5859"/>
    <w:rsid w:val="00AB66DF"/>
    <w:rsid w:val="00AB7D83"/>
    <w:rsid w:val="00AC1527"/>
    <w:rsid w:val="00AC1812"/>
    <w:rsid w:val="00AC4E3D"/>
    <w:rsid w:val="00AC60FA"/>
    <w:rsid w:val="00AD0085"/>
    <w:rsid w:val="00AD0AB9"/>
    <w:rsid w:val="00AD1E60"/>
    <w:rsid w:val="00AD1E87"/>
    <w:rsid w:val="00AD2054"/>
    <w:rsid w:val="00AD4FA5"/>
    <w:rsid w:val="00AD6CFE"/>
    <w:rsid w:val="00AD7F2C"/>
    <w:rsid w:val="00AE0D95"/>
    <w:rsid w:val="00AE10C5"/>
    <w:rsid w:val="00AE40E9"/>
    <w:rsid w:val="00AE525A"/>
    <w:rsid w:val="00AF054C"/>
    <w:rsid w:val="00AF575B"/>
    <w:rsid w:val="00AF59B7"/>
    <w:rsid w:val="00AF6689"/>
    <w:rsid w:val="00AF780F"/>
    <w:rsid w:val="00B026FB"/>
    <w:rsid w:val="00B032B5"/>
    <w:rsid w:val="00B050E0"/>
    <w:rsid w:val="00B0765B"/>
    <w:rsid w:val="00B07B6E"/>
    <w:rsid w:val="00B10D0E"/>
    <w:rsid w:val="00B1487D"/>
    <w:rsid w:val="00B14C40"/>
    <w:rsid w:val="00B14EC7"/>
    <w:rsid w:val="00B165A7"/>
    <w:rsid w:val="00B17FB7"/>
    <w:rsid w:val="00B211FD"/>
    <w:rsid w:val="00B2195E"/>
    <w:rsid w:val="00B24E7C"/>
    <w:rsid w:val="00B3063D"/>
    <w:rsid w:val="00B33853"/>
    <w:rsid w:val="00B34FDD"/>
    <w:rsid w:val="00B35563"/>
    <w:rsid w:val="00B36FA7"/>
    <w:rsid w:val="00B4012A"/>
    <w:rsid w:val="00B41C7D"/>
    <w:rsid w:val="00B44A30"/>
    <w:rsid w:val="00B47729"/>
    <w:rsid w:val="00B51764"/>
    <w:rsid w:val="00B52AE0"/>
    <w:rsid w:val="00B535F1"/>
    <w:rsid w:val="00B556B1"/>
    <w:rsid w:val="00B56018"/>
    <w:rsid w:val="00B56CF6"/>
    <w:rsid w:val="00B6188B"/>
    <w:rsid w:val="00B64D33"/>
    <w:rsid w:val="00B6560F"/>
    <w:rsid w:val="00B75A69"/>
    <w:rsid w:val="00B76B49"/>
    <w:rsid w:val="00B76CF1"/>
    <w:rsid w:val="00B775CA"/>
    <w:rsid w:val="00B80B18"/>
    <w:rsid w:val="00B81345"/>
    <w:rsid w:val="00B850C8"/>
    <w:rsid w:val="00B85F56"/>
    <w:rsid w:val="00B85F82"/>
    <w:rsid w:val="00B86600"/>
    <w:rsid w:val="00B86E09"/>
    <w:rsid w:val="00B86EDC"/>
    <w:rsid w:val="00B86F65"/>
    <w:rsid w:val="00B871F6"/>
    <w:rsid w:val="00B91120"/>
    <w:rsid w:val="00B91E78"/>
    <w:rsid w:val="00B9232C"/>
    <w:rsid w:val="00B93176"/>
    <w:rsid w:val="00B941BB"/>
    <w:rsid w:val="00B96A84"/>
    <w:rsid w:val="00B977F9"/>
    <w:rsid w:val="00BA0491"/>
    <w:rsid w:val="00BA24D0"/>
    <w:rsid w:val="00BA4A16"/>
    <w:rsid w:val="00BB01A1"/>
    <w:rsid w:val="00BB109E"/>
    <w:rsid w:val="00BB3072"/>
    <w:rsid w:val="00BB6B07"/>
    <w:rsid w:val="00BC0135"/>
    <w:rsid w:val="00BC18E5"/>
    <w:rsid w:val="00BC25F0"/>
    <w:rsid w:val="00BC66EF"/>
    <w:rsid w:val="00BD26E5"/>
    <w:rsid w:val="00BD2C70"/>
    <w:rsid w:val="00BD66A8"/>
    <w:rsid w:val="00BD6F8E"/>
    <w:rsid w:val="00BD755E"/>
    <w:rsid w:val="00BE1D57"/>
    <w:rsid w:val="00BE3225"/>
    <w:rsid w:val="00BE5BDB"/>
    <w:rsid w:val="00BE7621"/>
    <w:rsid w:val="00BF3E1E"/>
    <w:rsid w:val="00BF55A9"/>
    <w:rsid w:val="00BF5FCD"/>
    <w:rsid w:val="00BF66A7"/>
    <w:rsid w:val="00BF7273"/>
    <w:rsid w:val="00BF72CB"/>
    <w:rsid w:val="00C036A6"/>
    <w:rsid w:val="00C0639B"/>
    <w:rsid w:val="00C07DD8"/>
    <w:rsid w:val="00C11D42"/>
    <w:rsid w:val="00C12CC2"/>
    <w:rsid w:val="00C131AB"/>
    <w:rsid w:val="00C14724"/>
    <w:rsid w:val="00C1535E"/>
    <w:rsid w:val="00C1602B"/>
    <w:rsid w:val="00C16A86"/>
    <w:rsid w:val="00C17139"/>
    <w:rsid w:val="00C22402"/>
    <w:rsid w:val="00C23537"/>
    <w:rsid w:val="00C246A6"/>
    <w:rsid w:val="00C248D5"/>
    <w:rsid w:val="00C249D1"/>
    <w:rsid w:val="00C25103"/>
    <w:rsid w:val="00C25201"/>
    <w:rsid w:val="00C25AE4"/>
    <w:rsid w:val="00C25B1F"/>
    <w:rsid w:val="00C25C1D"/>
    <w:rsid w:val="00C2751F"/>
    <w:rsid w:val="00C33228"/>
    <w:rsid w:val="00C34DFB"/>
    <w:rsid w:val="00C419B2"/>
    <w:rsid w:val="00C420B0"/>
    <w:rsid w:val="00C4267A"/>
    <w:rsid w:val="00C45FDA"/>
    <w:rsid w:val="00C46BE4"/>
    <w:rsid w:val="00C50C28"/>
    <w:rsid w:val="00C538F2"/>
    <w:rsid w:val="00C55C13"/>
    <w:rsid w:val="00C60487"/>
    <w:rsid w:val="00C65A78"/>
    <w:rsid w:val="00C66AC4"/>
    <w:rsid w:val="00C73724"/>
    <w:rsid w:val="00C75683"/>
    <w:rsid w:val="00C77E42"/>
    <w:rsid w:val="00C817D4"/>
    <w:rsid w:val="00C834A6"/>
    <w:rsid w:val="00C856E2"/>
    <w:rsid w:val="00C863B0"/>
    <w:rsid w:val="00C91FD3"/>
    <w:rsid w:val="00C92F57"/>
    <w:rsid w:val="00C94E3A"/>
    <w:rsid w:val="00C953F3"/>
    <w:rsid w:val="00C96F4E"/>
    <w:rsid w:val="00C97B63"/>
    <w:rsid w:val="00CA0934"/>
    <w:rsid w:val="00CA181D"/>
    <w:rsid w:val="00CA18FE"/>
    <w:rsid w:val="00CA37CA"/>
    <w:rsid w:val="00CA639F"/>
    <w:rsid w:val="00CA7FED"/>
    <w:rsid w:val="00CB0AFA"/>
    <w:rsid w:val="00CB17C1"/>
    <w:rsid w:val="00CB25F4"/>
    <w:rsid w:val="00CB5B99"/>
    <w:rsid w:val="00CB6CFF"/>
    <w:rsid w:val="00CC0C8E"/>
    <w:rsid w:val="00CC2FE1"/>
    <w:rsid w:val="00CD0362"/>
    <w:rsid w:val="00CD064C"/>
    <w:rsid w:val="00CD247A"/>
    <w:rsid w:val="00CD74CF"/>
    <w:rsid w:val="00CD7FE3"/>
    <w:rsid w:val="00CE1AC6"/>
    <w:rsid w:val="00CE1E7A"/>
    <w:rsid w:val="00CE285A"/>
    <w:rsid w:val="00CE3343"/>
    <w:rsid w:val="00CE5DD5"/>
    <w:rsid w:val="00CE7E1A"/>
    <w:rsid w:val="00CF5B5B"/>
    <w:rsid w:val="00CF64C9"/>
    <w:rsid w:val="00CF775B"/>
    <w:rsid w:val="00D01230"/>
    <w:rsid w:val="00D01A8A"/>
    <w:rsid w:val="00D01E7C"/>
    <w:rsid w:val="00D0216B"/>
    <w:rsid w:val="00D024EF"/>
    <w:rsid w:val="00D04429"/>
    <w:rsid w:val="00D057F1"/>
    <w:rsid w:val="00D065B3"/>
    <w:rsid w:val="00D12381"/>
    <w:rsid w:val="00D12886"/>
    <w:rsid w:val="00D170E5"/>
    <w:rsid w:val="00D21716"/>
    <w:rsid w:val="00D22394"/>
    <w:rsid w:val="00D23C15"/>
    <w:rsid w:val="00D26B46"/>
    <w:rsid w:val="00D30F83"/>
    <w:rsid w:val="00D31FA1"/>
    <w:rsid w:val="00D338CF"/>
    <w:rsid w:val="00D348BF"/>
    <w:rsid w:val="00D34B8A"/>
    <w:rsid w:val="00D36963"/>
    <w:rsid w:val="00D37343"/>
    <w:rsid w:val="00D37BC4"/>
    <w:rsid w:val="00D40E9D"/>
    <w:rsid w:val="00D43888"/>
    <w:rsid w:val="00D466E9"/>
    <w:rsid w:val="00D536A9"/>
    <w:rsid w:val="00D577C7"/>
    <w:rsid w:val="00D60828"/>
    <w:rsid w:val="00D61064"/>
    <w:rsid w:val="00D70E83"/>
    <w:rsid w:val="00D71D9B"/>
    <w:rsid w:val="00D72870"/>
    <w:rsid w:val="00D75AD2"/>
    <w:rsid w:val="00D76CDF"/>
    <w:rsid w:val="00D814E6"/>
    <w:rsid w:val="00D84461"/>
    <w:rsid w:val="00D90DD6"/>
    <w:rsid w:val="00D96E69"/>
    <w:rsid w:val="00D972CE"/>
    <w:rsid w:val="00DA07EE"/>
    <w:rsid w:val="00DA3DF8"/>
    <w:rsid w:val="00DA5088"/>
    <w:rsid w:val="00DA5C02"/>
    <w:rsid w:val="00DA69E0"/>
    <w:rsid w:val="00DA76A2"/>
    <w:rsid w:val="00DB05A5"/>
    <w:rsid w:val="00DB4ADE"/>
    <w:rsid w:val="00DB4E27"/>
    <w:rsid w:val="00DC1F20"/>
    <w:rsid w:val="00DC2291"/>
    <w:rsid w:val="00DC3817"/>
    <w:rsid w:val="00DC3C62"/>
    <w:rsid w:val="00DC5C8C"/>
    <w:rsid w:val="00DD00E0"/>
    <w:rsid w:val="00DD0599"/>
    <w:rsid w:val="00DD2D0B"/>
    <w:rsid w:val="00DD335A"/>
    <w:rsid w:val="00DD4771"/>
    <w:rsid w:val="00DD5786"/>
    <w:rsid w:val="00DD6E82"/>
    <w:rsid w:val="00DD722C"/>
    <w:rsid w:val="00DE0639"/>
    <w:rsid w:val="00DE08FE"/>
    <w:rsid w:val="00DE2964"/>
    <w:rsid w:val="00DE376C"/>
    <w:rsid w:val="00DE3FE5"/>
    <w:rsid w:val="00DE48FC"/>
    <w:rsid w:val="00DE4B00"/>
    <w:rsid w:val="00DE57FE"/>
    <w:rsid w:val="00DF0B64"/>
    <w:rsid w:val="00DF19BC"/>
    <w:rsid w:val="00DF20E4"/>
    <w:rsid w:val="00E0024F"/>
    <w:rsid w:val="00E0254E"/>
    <w:rsid w:val="00E04473"/>
    <w:rsid w:val="00E05071"/>
    <w:rsid w:val="00E0518A"/>
    <w:rsid w:val="00E06C44"/>
    <w:rsid w:val="00E0739B"/>
    <w:rsid w:val="00E07AEF"/>
    <w:rsid w:val="00E116E2"/>
    <w:rsid w:val="00E119D4"/>
    <w:rsid w:val="00E124E5"/>
    <w:rsid w:val="00E12655"/>
    <w:rsid w:val="00E1299E"/>
    <w:rsid w:val="00E12D57"/>
    <w:rsid w:val="00E12FA1"/>
    <w:rsid w:val="00E167E3"/>
    <w:rsid w:val="00E20985"/>
    <w:rsid w:val="00E21613"/>
    <w:rsid w:val="00E2378C"/>
    <w:rsid w:val="00E244CA"/>
    <w:rsid w:val="00E248BB"/>
    <w:rsid w:val="00E3041E"/>
    <w:rsid w:val="00E30A03"/>
    <w:rsid w:val="00E31E7A"/>
    <w:rsid w:val="00E32A75"/>
    <w:rsid w:val="00E32F91"/>
    <w:rsid w:val="00E36D96"/>
    <w:rsid w:val="00E37BE2"/>
    <w:rsid w:val="00E410A8"/>
    <w:rsid w:val="00E415CE"/>
    <w:rsid w:val="00E46866"/>
    <w:rsid w:val="00E46EB0"/>
    <w:rsid w:val="00E50610"/>
    <w:rsid w:val="00E526E0"/>
    <w:rsid w:val="00E5434D"/>
    <w:rsid w:val="00E55C57"/>
    <w:rsid w:val="00E56609"/>
    <w:rsid w:val="00E640F1"/>
    <w:rsid w:val="00E64856"/>
    <w:rsid w:val="00E665C6"/>
    <w:rsid w:val="00E6692C"/>
    <w:rsid w:val="00E67186"/>
    <w:rsid w:val="00E675C1"/>
    <w:rsid w:val="00E70D1E"/>
    <w:rsid w:val="00E72C7F"/>
    <w:rsid w:val="00E75A4C"/>
    <w:rsid w:val="00E77EDF"/>
    <w:rsid w:val="00E77FB5"/>
    <w:rsid w:val="00E80152"/>
    <w:rsid w:val="00E81F38"/>
    <w:rsid w:val="00E82E3C"/>
    <w:rsid w:val="00E82E83"/>
    <w:rsid w:val="00E86E34"/>
    <w:rsid w:val="00E86F3D"/>
    <w:rsid w:val="00E870E4"/>
    <w:rsid w:val="00E870F1"/>
    <w:rsid w:val="00E87A4A"/>
    <w:rsid w:val="00E93102"/>
    <w:rsid w:val="00E9353B"/>
    <w:rsid w:val="00E95807"/>
    <w:rsid w:val="00E95956"/>
    <w:rsid w:val="00E9698A"/>
    <w:rsid w:val="00E97693"/>
    <w:rsid w:val="00E976C5"/>
    <w:rsid w:val="00EA509D"/>
    <w:rsid w:val="00EA5CBA"/>
    <w:rsid w:val="00EA6E95"/>
    <w:rsid w:val="00EA72EA"/>
    <w:rsid w:val="00EB07B8"/>
    <w:rsid w:val="00EB6561"/>
    <w:rsid w:val="00EC42A8"/>
    <w:rsid w:val="00EC585F"/>
    <w:rsid w:val="00EC6547"/>
    <w:rsid w:val="00EC772B"/>
    <w:rsid w:val="00ED63FB"/>
    <w:rsid w:val="00ED65E9"/>
    <w:rsid w:val="00EE01B3"/>
    <w:rsid w:val="00EE4B06"/>
    <w:rsid w:val="00EE4FBB"/>
    <w:rsid w:val="00EE50C0"/>
    <w:rsid w:val="00EE5695"/>
    <w:rsid w:val="00EF074E"/>
    <w:rsid w:val="00EF248E"/>
    <w:rsid w:val="00EF345A"/>
    <w:rsid w:val="00EF35AD"/>
    <w:rsid w:val="00EF4B00"/>
    <w:rsid w:val="00EF4FE9"/>
    <w:rsid w:val="00EF5084"/>
    <w:rsid w:val="00EF5DE3"/>
    <w:rsid w:val="00EF73C3"/>
    <w:rsid w:val="00F0443A"/>
    <w:rsid w:val="00F07CFC"/>
    <w:rsid w:val="00F104A7"/>
    <w:rsid w:val="00F11569"/>
    <w:rsid w:val="00F119E4"/>
    <w:rsid w:val="00F15126"/>
    <w:rsid w:val="00F16AC8"/>
    <w:rsid w:val="00F22FA1"/>
    <w:rsid w:val="00F23989"/>
    <w:rsid w:val="00F23AD6"/>
    <w:rsid w:val="00F23B69"/>
    <w:rsid w:val="00F2438E"/>
    <w:rsid w:val="00F2556A"/>
    <w:rsid w:val="00F25B94"/>
    <w:rsid w:val="00F26DE9"/>
    <w:rsid w:val="00F34EEE"/>
    <w:rsid w:val="00F36171"/>
    <w:rsid w:val="00F3747C"/>
    <w:rsid w:val="00F45B42"/>
    <w:rsid w:val="00F475DE"/>
    <w:rsid w:val="00F52DAA"/>
    <w:rsid w:val="00F53C07"/>
    <w:rsid w:val="00F565E6"/>
    <w:rsid w:val="00F566F6"/>
    <w:rsid w:val="00F572D2"/>
    <w:rsid w:val="00F5752D"/>
    <w:rsid w:val="00F57A3F"/>
    <w:rsid w:val="00F60C2A"/>
    <w:rsid w:val="00F649C1"/>
    <w:rsid w:val="00F6749F"/>
    <w:rsid w:val="00F67D80"/>
    <w:rsid w:val="00F67E3D"/>
    <w:rsid w:val="00F707C7"/>
    <w:rsid w:val="00F7123E"/>
    <w:rsid w:val="00F7204F"/>
    <w:rsid w:val="00F72661"/>
    <w:rsid w:val="00F75ABC"/>
    <w:rsid w:val="00F77549"/>
    <w:rsid w:val="00F77B75"/>
    <w:rsid w:val="00F77EA3"/>
    <w:rsid w:val="00F818DF"/>
    <w:rsid w:val="00F82F32"/>
    <w:rsid w:val="00F83322"/>
    <w:rsid w:val="00F90A78"/>
    <w:rsid w:val="00F91A78"/>
    <w:rsid w:val="00F94EE0"/>
    <w:rsid w:val="00FA0B96"/>
    <w:rsid w:val="00FA23A2"/>
    <w:rsid w:val="00FA3279"/>
    <w:rsid w:val="00FA35FF"/>
    <w:rsid w:val="00FA59DA"/>
    <w:rsid w:val="00FA5B53"/>
    <w:rsid w:val="00FA5BE1"/>
    <w:rsid w:val="00FB06AC"/>
    <w:rsid w:val="00FB1F14"/>
    <w:rsid w:val="00FB3A5F"/>
    <w:rsid w:val="00FB6478"/>
    <w:rsid w:val="00FB7A92"/>
    <w:rsid w:val="00FC1CC8"/>
    <w:rsid w:val="00FC2CA8"/>
    <w:rsid w:val="00FC4E62"/>
    <w:rsid w:val="00FC6049"/>
    <w:rsid w:val="00FC7078"/>
    <w:rsid w:val="00FD07F5"/>
    <w:rsid w:val="00FD202F"/>
    <w:rsid w:val="00FD3266"/>
    <w:rsid w:val="00FD5D31"/>
    <w:rsid w:val="00FD7CC5"/>
    <w:rsid w:val="00FE1280"/>
    <w:rsid w:val="00FE18D6"/>
    <w:rsid w:val="00FE1BE5"/>
    <w:rsid w:val="00FE5E71"/>
    <w:rsid w:val="00FE70FF"/>
    <w:rsid w:val="00FF0DD3"/>
    <w:rsid w:val="00FF64B4"/>
    <w:rsid w:val="00FF6DA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35A4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788">
      <w:bodyDiv w:val="1"/>
      <w:marLeft w:val="0"/>
      <w:marRight w:val="0"/>
      <w:marTop w:val="0"/>
      <w:marBottom w:val="0"/>
      <w:divBdr>
        <w:top w:val="none" w:sz="0" w:space="0" w:color="auto"/>
        <w:left w:val="none" w:sz="0" w:space="0" w:color="auto"/>
        <w:bottom w:val="none" w:sz="0" w:space="0" w:color="auto"/>
        <w:right w:val="none" w:sz="0" w:space="0" w:color="auto"/>
      </w:divBdr>
    </w:div>
    <w:div w:id="110327816">
      <w:bodyDiv w:val="1"/>
      <w:marLeft w:val="0"/>
      <w:marRight w:val="0"/>
      <w:marTop w:val="0"/>
      <w:marBottom w:val="0"/>
      <w:divBdr>
        <w:top w:val="none" w:sz="0" w:space="0" w:color="auto"/>
        <w:left w:val="none" w:sz="0" w:space="0" w:color="auto"/>
        <w:bottom w:val="none" w:sz="0" w:space="0" w:color="auto"/>
        <w:right w:val="none" w:sz="0" w:space="0" w:color="auto"/>
      </w:divBdr>
    </w:div>
    <w:div w:id="135224228">
      <w:bodyDiv w:val="1"/>
      <w:marLeft w:val="0"/>
      <w:marRight w:val="0"/>
      <w:marTop w:val="0"/>
      <w:marBottom w:val="0"/>
      <w:divBdr>
        <w:top w:val="none" w:sz="0" w:space="0" w:color="auto"/>
        <w:left w:val="none" w:sz="0" w:space="0" w:color="auto"/>
        <w:bottom w:val="none" w:sz="0" w:space="0" w:color="auto"/>
        <w:right w:val="none" w:sz="0" w:space="0" w:color="auto"/>
      </w:divBdr>
    </w:div>
    <w:div w:id="356850416">
      <w:bodyDiv w:val="1"/>
      <w:marLeft w:val="0"/>
      <w:marRight w:val="0"/>
      <w:marTop w:val="0"/>
      <w:marBottom w:val="0"/>
      <w:divBdr>
        <w:top w:val="none" w:sz="0" w:space="0" w:color="auto"/>
        <w:left w:val="none" w:sz="0" w:space="0" w:color="auto"/>
        <w:bottom w:val="none" w:sz="0" w:space="0" w:color="auto"/>
        <w:right w:val="none" w:sz="0" w:space="0" w:color="auto"/>
      </w:divBdr>
    </w:div>
    <w:div w:id="359210898">
      <w:bodyDiv w:val="1"/>
      <w:marLeft w:val="0"/>
      <w:marRight w:val="0"/>
      <w:marTop w:val="0"/>
      <w:marBottom w:val="0"/>
      <w:divBdr>
        <w:top w:val="none" w:sz="0" w:space="0" w:color="auto"/>
        <w:left w:val="none" w:sz="0" w:space="0" w:color="auto"/>
        <w:bottom w:val="none" w:sz="0" w:space="0" w:color="auto"/>
        <w:right w:val="none" w:sz="0" w:space="0" w:color="auto"/>
      </w:divBdr>
    </w:div>
    <w:div w:id="442766847">
      <w:bodyDiv w:val="1"/>
      <w:marLeft w:val="0"/>
      <w:marRight w:val="0"/>
      <w:marTop w:val="0"/>
      <w:marBottom w:val="0"/>
      <w:divBdr>
        <w:top w:val="none" w:sz="0" w:space="0" w:color="auto"/>
        <w:left w:val="none" w:sz="0" w:space="0" w:color="auto"/>
        <w:bottom w:val="none" w:sz="0" w:space="0" w:color="auto"/>
        <w:right w:val="none" w:sz="0" w:space="0" w:color="auto"/>
      </w:divBdr>
    </w:div>
    <w:div w:id="506211064">
      <w:bodyDiv w:val="1"/>
      <w:marLeft w:val="0"/>
      <w:marRight w:val="0"/>
      <w:marTop w:val="0"/>
      <w:marBottom w:val="0"/>
      <w:divBdr>
        <w:top w:val="none" w:sz="0" w:space="0" w:color="auto"/>
        <w:left w:val="none" w:sz="0" w:space="0" w:color="auto"/>
        <w:bottom w:val="none" w:sz="0" w:space="0" w:color="auto"/>
        <w:right w:val="none" w:sz="0" w:space="0" w:color="auto"/>
      </w:divBdr>
    </w:div>
    <w:div w:id="517085701">
      <w:bodyDiv w:val="1"/>
      <w:marLeft w:val="0"/>
      <w:marRight w:val="0"/>
      <w:marTop w:val="0"/>
      <w:marBottom w:val="0"/>
      <w:divBdr>
        <w:top w:val="none" w:sz="0" w:space="0" w:color="auto"/>
        <w:left w:val="none" w:sz="0" w:space="0" w:color="auto"/>
        <w:bottom w:val="none" w:sz="0" w:space="0" w:color="auto"/>
        <w:right w:val="none" w:sz="0" w:space="0" w:color="auto"/>
      </w:divBdr>
    </w:div>
    <w:div w:id="575091157">
      <w:bodyDiv w:val="1"/>
      <w:marLeft w:val="0"/>
      <w:marRight w:val="0"/>
      <w:marTop w:val="0"/>
      <w:marBottom w:val="0"/>
      <w:divBdr>
        <w:top w:val="none" w:sz="0" w:space="0" w:color="auto"/>
        <w:left w:val="none" w:sz="0" w:space="0" w:color="auto"/>
        <w:bottom w:val="none" w:sz="0" w:space="0" w:color="auto"/>
        <w:right w:val="none" w:sz="0" w:space="0" w:color="auto"/>
      </w:divBdr>
    </w:div>
    <w:div w:id="614211979">
      <w:bodyDiv w:val="1"/>
      <w:marLeft w:val="0"/>
      <w:marRight w:val="0"/>
      <w:marTop w:val="0"/>
      <w:marBottom w:val="0"/>
      <w:divBdr>
        <w:top w:val="none" w:sz="0" w:space="0" w:color="auto"/>
        <w:left w:val="none" w:sz="0" w:space="0" w:color="auto"/>
        <w:bottom w:val="none" w:sz="0" w:space="0" w:color="auto"/>
        <w:right w:val="none" w:sz="0" w:space="0" w:color="auto"/>
      </w:divBdr>
    </w:div>
    <w:div w:id="706636628">
      <w:bodyDiv w:val="1"/>
      <w:marLeft w:val="0"/>
      <w:marRight w:val="0"/>
      <w:marTop w:val="0"/>
      <w:marBottom w:val="0"/>
      <w:divBdr>
        <w:top w:val="none" w:sz="0" w:space="0" w:color="auto"/>
        <w:left w:val="none" w:sz="0" w:space="0" w:color="auto"/>
        <w:bottom w:val="none" w:sz="0" w:space="0" w:color="auto"/>
        <w:right w:val="none" w:sz="0" w:space="0" w:color="auto"/>
      </w:divBdr>
    </w:div>
    <w:div w:id="793058157">
      <w:bodyDiv w:val="1"/>
      <w:marLeft w:val="0"/>
      <w:marRight w:val="0"/>
      <w:marTop w:val="0"/>
      <w:marBottom w:val="0"/>
      <w:divBdr>
        <w:top w:val="none" w:sz="0" w:space="0" w:color="auto"/>
        <w:left w:val="none" w:sz="0" w:space="0" w:color="auto"/>
        <w:bottom w:val="none" w:sz="0" w:space="0" w:color="auto"/>
        <w:right w:val="none" w:sz="0" w:space="0" w:color="auto"/>
      </w:divBdr>
    </w:div>
    <w:div w:id="818419241">
      <w:bodyDiv w:val="1"/>
      <w:marLeft w:val="0"/>
      <w:marRight w:val="0"/>
      <w:marTop w:val="0"/>
      <w:marBottom w:val="0"/>
      <w:divBdr>
        <w:top w:val="none" w:sz="0" w:space="0" w:color="auto"/>
        <w:left w:val="none" w:sz="0" w:space="0" w:color="auto"/>
        <w:bottom w:val="none" w:sz="0" w:space="0" w:color="auto"/>
        <w:right w:val="none" w:sz="0" w:space="0" w:color="auto"/>
      </w:divBdr>
    </w:div>
    <w:div w:id="837579024">
      <w:bodyDiv w:val="1"/>
      <w:marLeft w:val="0"/>
      <w:marRight w:val="0"/>
      <w:marTop w:val="0"/>
      <w:marBottom w:val="0"/>
      <w:divBdr>
        <w:top w:val="none" w:sz="0" w:space="0" w:color="auto"/>
        <w:left w:val="none" w:sz="0" w:space="0" w:color="auto"/>
        <w:bottom w:val="none" w:sz="0" w:space="0" w:color="auto"/>
        <w:right w:val="none" w:sz="0" w:space="0" w:color="auto"/>
      </w:divBdr>
      <w:divsChild>
        <w:div w:id="149636579">
          <w:marLeft w:val="0"/>
          <w:marRight w:val="0"/>
          <w:marTop w:val="0"/>
          <w:marBottom w:val="0"/>
          <w:divBdr>
            <w:top w:val="none" w:sz="0" w:space="0" w:color="auto"/>
            <w:left w:val="none" w:sz="0" w:space="0" w:color="auto"/>
            <w:bottom w:val="none" w:sz="0" w:space="0" w:color="auto"/>
            <w:right w:val="none" w:sz="0" w:space="0" w:color="auto"/>
          </w:divBdr>
          <w:divsChild>
            <w:div w:id="1032193351">
              <w:marLeft w:val="0"/>
              <w:marRight w:val="0"/>
              <w:marTop w:val="0"/>
              <w:marBottom w:val="0"/>
              <w:divBdr>
                <w:top w:val="none" w:sz="0" w:space="0" w:color="auto"/>
                <w:left w:val="none" w:sz="0" w:space="0" w:color="auto"/>
                <w:bottom w:val="none" w:sz="0" w:space="0" w:color="auto"/>
                <w:right w:val="none" w:sz="0" w:space="0" w:color="auto"/>
              </w:divBdr>
              <w:divsChild>
                <w:div w:id="1968122941">
                  <w:marLeft w:val="0"/>
                  <w:marRight w:val="0"/>
                  <w:marTop w:val="0"/>
                  <w:marBottom w:val="0"/>
                  <w:divBdr>
                    <w:top w:val="none" w:sz="0" w:space="0" w:color="auto"/>
                    <w:left w:val="none" w:sz="0" w:space="0" w:color="auto"/>
                    <w:bottom w:val="none" w:sz="0" w:space="0" w:color="auto"/>
                    <w:right w:val="none" w:sz="0" w:space="0" w:color="auto"/>
                  </w:divBdr>
                  <w:divsChild>
                    <w:div w:id="201838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286391">
      <w:bodyDiv w:val="1"/>
      <w:marLeft w:val="0"/>
      <w:marRight w:val="0"/>
      <w:marTop w:val="0"/>
      <w:marBottom w:val="0"/>
      <w:divBdr>
        <w:top w:val="none" w:sz="0" w:space="0" w:color="auto"/>
        <w:left w:val="none" w:sz="0" w:space="0" w:color="auto"/>
        <w:bottom w:val="none" w:sz="0" w:space="0" w:color="auto"/>
        <w:right w:val="none" w:sz="0" w:space="0" w:color="auto"/>
      </w:divBdr>
    </w:div>
    <w:div w:id="1071931112">
      <w:bodyDiv w:val="1"/>
      <w:marLeft w:val="0"/>
      <w:marRight w:val="0"/>
      <w:marTop w:val="0"/>
      <w:marBottom w:val="0"/>
      <w:divBdr>
        <w:top w:val="none" w:sz="0" w:space="0" w:color="auto"/>
        <w:left w:val="none" w:sz="0" w:space="0" w:color="auto"/>
        <w:bottom w:val="none" w:sz="0" w:space="0" w:color="auto"/>
        <w:right w:val="none" w:sz="0" w:space="0" w:color="auto"/>
      </w:divBdr>
    </w:div>
    <w:div w:id="1119374709">
      <w:bodyDiv w:val="1"/>
      <w:marLeft w:val="0"/>
      <w:marRight w:val="0"/>
      <w:marTop w:val="0"/>
      <w:marBottom w:val="0"/>
      <w:divBdr>
        <w:top w:val="none" w:sz="0" w:space="0" w:color="auto"/>
        <w:left w:val="none" w:sz="0" w:space="0" w:color="auto"/>
        <w:bottom w:val="none" w:sz="0" w:space="0" w:color="auto"/>
        <w:right w:val="none" w:sz="0" w:space="0" w:color="auto"/>
      </w:divBdr>
    </w:div>
    <w:div w:id="1177621676">
      <w:bodyDiv w:val="1"/>
      <w:marLeft w:val="0"/>
      <w:marRight w:val="0"/>
      <w:marTop w:val="0"/>
      <w:marBottom w:val="0"/>
      <w:divBdr>
        <w:top w:val="none" w:sz="0" w:space="0" w:color="auto"/>
        <w:left w:val="none" w:sz="0" w:space="0" w:color="auto"/>
        <w:bottom w:val="none" w:sz="0" w:space="0" w:color="auto"/>
        <w:right w:val="none" w:sz="0" w:space="0" w:color="auto"/>
      </w:divBdr>
      <w:divsChild>
        <w:div w:id="623656789">
          <w:marLeft w:val="0"/>
          <w:marRight w:val="0"/>
          <w:marTop w:val="0"/>
          <w:marBottom w:val="0"/>
          <w:divBdr>
            <w:top w:val="none" w:sz="0" w:space="0" w:color="auto"/>
            <w:left w:val="none" w:sz="0" w:space="0" w:color="auto"/>
            <w:bottom w:val="none" w:sz="0" w:space="0" w:color="auto"/>
            <w:right w:val="none" w:sz="0" w:space="0" w:color="auto"/>
          </w:divBdr>
          <w:divsChild>
            <w:div w:id="210046514">
              <w:marLeft w:val="0"/>
              <w:marRight w:val="0"/>
              <w:marTop w:val="0"/>
              <w:marBottom w:val="0"/>
              <w:divBdr>
                <w:top w:val="none" w:sz="0" w:space="0" w:color="auto"/>
                <w:left w:val="none" w:sz="0" w:space="0" w:color="auto"/>
                <w:bottom w:val="none" w:sz="0" w:space="0" w:color="auto"/>
                <w:right w:val="none" w:sz="0" w:space="0" w:color="auto"/>
              </w:divBdr>
              <w:divsChild>
                <w:div w:id="54471430">
                  <w:marLeft w:val="0"/>
                  <w:marRight w:val="0"/>
                  <w:marTop w:val="0"/>
                  <w:marBottom w:val="0"/>
                  <w:divBdr>
                    <w:top w:val="none" w:sz="0" w:space="0" w:color="auto"/>
                    <w:left w:val="none" w:sz="0" w:space="0" w:color="auto"/>
                    <w:bottom w:val="none" w:sz="0" w:space="0" w:color="auto"/>
                    <w:right w:val="none" w:sz="0" w:space="0" w:color="auto"/>
                  </w:divBdr>
                  <w:divsChild>
                    <w:div w:id="197355350">
                      <w:marLeft w:val="0"/>
                      <w:marRight w:val="0"/>
                      <w:marTop w:val="0"/>
                      <w:marBottom w:val="0"/>
                      <w:divBdr>
                        <w:top w:val="none" w:sz="0" w:space="0" w:color="auto"/>
                        <w:left w:val="none" w:sz="0" w:space="0" w:color="auto"/>
                        <w:bottom w:val="none" w:sz="0" w:space="0" w:color="auto"/>
                        <w:right w:val="none" w:sz="0" w:space="0" w:color="auto"/>
                      </w:divBdr>
                      <w:divsChild>
                        <w:div w:id="1661227154">
                          <w:marLeft w:val="0"/>
                          <w:marRight w:val="0"/>
                          <w:marTop w:val="0"/>
                          <w:marBottom w:val="0"/>
                          <w:divBdr>
                            <w:top w:val="none" w:sz="0" w:space="0" w:color="auto"/>
                            <w:left w:val="none" w:sz="0" w:space="0" w:color="auto"/>
                            <w:bottom w:val="none" w:sz="0" w:space="0" w:color="auto"/>
                            <w:right w:val="none" w:sz="0" w:space="0" w:color="auto"/>
                          </w:divBdr>
                          <w:divsChild>
                            <w:div w:id="980308950">
                              <w:marLeft w:val="0"/>
                              <w:marRight w:val="0"/>
                              <w:marTop w:val="0"/>
                              <w:marBottom w:val="0"/>
                              <w:divBdr>
                                <w:top w:val="none" w:sz="0" w:space="0" w:color="auto"/>
                                <w:left w:val="none" w:sz="0" w:space="0" w:color="auto"/>
                                <w:bottom w:val="none" w:sz="0" w:space="0" w:color="auto"/>
                                <w:right w:val="none" w:sz="0" w:space="0" w:color="auto"/>
                              </w:divBdr>
                              <w:divsChild>
                                <w:div w:id="1956985725">
                                  <w:marLeft w:val="0"/>
                                  <w:marRight w:val="0"/>
                                  <w:marTop w:val="0"/>
                                  <w:marBottom w:val="0"/>
                                  <w:divBdr>
                                    <w:top w:val="none" w:sz="0" w:space="0" w:color="auto"/>
                                    <w:left w:val="none" w:sz="0" w:space="0" w:color="auto"/>
                                    <w:bottom w:val="none" w:sz="0" w:space="0" w:color="auto"/>
                                    <w:right w:val="none" w:sz="0" w:space="0" w:color="auto"/>
                                  </w:divBdr>
                                  <w:divsChild>
                                    <w:div w:id="21224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4416927">
      <w:bodyDiv w:val="1"/>
      <w:marLeft w:val="0"/>
      <w:marRight w:val="0"/>
      <w:marTop w:val="0"/>
      <w:marBottom w:val="0"/>
      <w:divBdr>
        <w:top w:val="none" w:sz="0" w:space="0" w:color="auto"/>
        <w:left w:val="none" w:sz="0" w:space="0" w:color="auto"/>
        <w:bottom w:val="none" w:sz="0" w:space="0" w:color="auto"/>
        <w:right w:val="none" w:sz="0" w:space="0" w:color="auto"/>
      </w:divBdr>
      <w:divsChild>
        <w:div w:id="1936472050">
          <w:marLeft w:val="0"/>
          <w:marRight w:val="0"/>
          <w:marTop w:val="0"/>
          <w:marBottom w:val="0"/>
          <w:divBdr>
            <w:top w:val="none" w:sz="0" w:space="0" w:color="auto"/>
            <w:left w:val="none" w:sz="0" w:space="0" w:color="auto"/>
            <w:bottom w:val="none" w:sz="0" w:space="0" w:color="auto"/>
            <w:right w:val="none" w:sz="0" w:space="0" w:color="auto"/>
          </w:divBdr>
          <w:divsChild>
            <w:div w:id="39938065">
              <w:marLeft w:val="0"/>
              <w:marRight w:val="0"/>
              <w:marTop w:val="0"/>
              <w:marBottom w:val="0"/>
              <w:divBdr>
                <w:top w:val="none" w:sz="0" w:space="0" w:color="auto"/>
                <w:left w:val="none" w:sz="0" w:space="0" w:color="auto"/>
                <w:bottom w:val="none" w:sz="0" w:space="0" w:color="auto"/>
                <w:right w:val="none" w:sz="0" w:space="0" w:color="auto"/>
              </w:divBdr>
              <w:divsChild>
                <w:div w:id="1403991210">
                  <w:marLeft w:val="0"/>
                  <w:marRight w:val="0"/>
                  <w:marTop w:val="0"/>
                  <w:marBottom w:val="0"/>
                  <w:divBdr>
                    <w:top w:val="none" w:sz="0" w:space="0" w:color="auto"/>
                    <w:left w:val="none" w:sz="0" w:space="0" w:color="auto"/>
                    <w:bottom w:val="none" w:sz="0" w:space="0" w:color="auto"/>
                    <w:right w:val="none" w:sz="0" w:space="0" w:color="auto"/>
                  </w:divBdr>
                  <w:divsChild>
                    <w:div w:id="22668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43874">
      <w:bodyDiv w:val="1"/>
      <w:marLeft w:val="0"/>
      <w:marRight w:val="0"/>
      <w:marTop w:val="0"/>
      <w:marBottom w:val="0"/>
      <w:divBdr>
        <w:top w:val="none" w:sz="0" w:space="0" w:color="auto"/>
        <w:left w:val="none" w:sz="0" w:space="0" w:color="auto"/>
        <w:bottom w:val="none" w:sz="0" w:space="0" w:color="auto"/>
        <w:right w:val="none" w:sz="0" w:space="0" w:color="auto"/>
      </w:divBdr>
    </w:div>
    <w:div w:id="1468553118">
      <w:bodyDiv w:val="1"/>
      <w:marLeft w:val="0"/>
      <w:marRight w:val="0"/>
      <w:marTop w:val="0"/>
      <w:marBottom w:val="0"/>
      <w:divBdr>
        <w:top w:val="none" w:sz="0" w:space="0" w:color="auto"/>
        <w:left w:val="none" w:sz="0" w:space="0" w:color="auto"/>
        <w:bottom w:val="none" w:sz="0" w:space="0" w:color="auto"/>
        <w:right w:val="none" w:sz="0" w:space="0" w:color="auto"/>
      </w:divBdr>
    </w:div>
    <w:div w:id="1474954726">
      <w:bodyDiv w:val="1"/>
      <w:marLeft w:val="60"/>
      <w:marRight w:val="60"/>
      <w:marTop w:val="60"/>
      <w:marBottom w:val="15"/>
      <w:divBdr>
        <w:top w:val="none" w:sz="0" w:space="0" w:color="auto"/>
        <w:left w:val="none" w:sz="0" w:space="0" w:color="auto"/>
        <w:bottom w:val="none" w:sz="0" w:space="0" w:color="auto"/>
        <w:right w:val="none" w:sz="0" w:space="0" w:color="auto"/>
      </w:divBdr>
      <w:divsChild>
        <w:div w:id="23019368">
          <w:marLeft w:val="0"/>
          <w:marRight w:val="0"/>
          <w:marTop w:val="0"/>
          <w:marBottom w:val="0"/>
          <w:divBdr>
            <w:top w:val="none" w:sz="0" w:space="0" w:color="auto"/>
            <w:left w:val="none" w:sz="0" w:space="0" w:color="auto"/>
            <w:bottom w:val="none" w:sz="0" w:space="0" w:color="auto"/>
            <w:right w:val="none" w:sz="0" w:space="0" w:color="auto"/>
          </w:divBdr>
        </w:div>
        <w:div w:id="120079637">
          <w:marLeft w:val="0"/>
          <w:marRight w:val="0"/>
          <w:marTop w:val="0"/>
          <w:marBottom w:val="0"/>
          <w:divBdr>
            <w:top w:val="none" w:sz="0" w:space="0" w:color="auto"/>
            <w:left w:val="none" w:sz="0" w:space="0" w:color="auto"/>
            <w:bottom w:val="none" w:sz="0" w:space="0" w:color="auto"/>
            <w:right w:val="none" w:sz="0" w:space="0" w:color="auto"/>
          </w:divBdr>
        </w:div>
        <w:div w:id="342979653">
          <w:marLeft w:val="0"/>
          <w:marRight w:val="0"/>
          <w:marTop w:val="0"/>
          <w:marBottom w:val="0"/>
          <w:divBdr>
            <w:top w:val="none" w:sz="0" w:space="0" w:color="auto"/>
            <w:left w:val="none" w:sz="0" w:space="0" w:color="auto"/>
            <w:bottom w:val="none" w:sz="0" w:space="0" w:color="auto"/>
            <w:right w:val="none" w:sz="0" w:space="0" w:color="auto"/>
          </w:divBdr>
        </w:div>
        <w:div w:id="356084559">
          <w:marLeft w:val="0"/>
          <w:marRight w:val="0"/>
          <w:marTop w:val="0"/>
          <w:marBottom w:val="0"/>
          <w:divBdr>
            <w:top w:val="none" w:sz="0" w:space="0" w:color="auto"/>
            <w:left w:val="none" w:sz="0" w:space="0" w:color="auto"/>
            <w:bottom w:val="none" w:sz="0" w:space="0" w:color="auto"/>
            <w:right w:val="none" w:sz="0" w:space="0" w:color="auto"/>
          </w:divBdr>
        </w:div>
        <w:div w:id="529730233">
          <w:marLeft w:val="0"/>
          <w:marRight w:val="0"/>
          <w:marTop w:val="0"/>
          <w:marBottom w:val="0"/>
          <w:divBdr>
            <w:top w:val="none" w:sz="0" w:space="0" w:color="auto"/>
            <w:left w:val="none" w:sz="0" w:space="0" w:color="auto"/>
            <w:bottom w:val="none" w:sz="0" w:space="0" w:color="auto"/>
            <w:right w:val="none" w:sz="0" w:space="0" w:color="auto"/>
          </w:divBdr>
        </w:div>
        <w:div w:id="576212296">
          <w:marLeft w:val="0"/>
          <w:marRight w:val="0"/>
          <w:marTop w:val="0"/>
          <w:marBottom w:val="0"/>
          <w:divBdr>
            <w:top w:val="none" w:sz="0" w:space="0" w:color="auto"/>
            <w:left w:val="none" w:sz="0" w:space="0" w:color="auto"/>
            <w:bottom w:val="none" w:sz="0" w:space="0" w:color="auto"/>
            <w:right w:val="none" w:sz="0" w:space="0" w:color="auto"/>
          </w:divBdr>
        </w:div>
        <w:div w:id="819615399">
          <w:marLeft w:val="0"/>
          <w:marRight w:val="0"/>
          <w:marTop w:val="0"/>
          <w:marBottom w:val="0"/>
          <w:divBdr>
            <w:top w:val="none" w:sz="0" w:space="0" w:color="auto"/>
            <w:left w:val="none" w:sz="0" w:space="0" w:color="auto"/>
            <w:bottom w:val="none" w:sz="0" w:space="0" w:color="auto"/>
            <w:right w:val="none" w:sz="0" w:space="0" w:color="auto"/>
          </w:divBdr>
        </w:div>
        <w:div w:id="996302992">
          <w:marLeft w:val="0"/>
          <w:marRight w:val="0"/>
          <w:marTop w:val="0"/>
          <w:marBottom w:val="0"/>
          <w:divBdr>
            <w:top w:val="none" w:sz="0" w:space="0" w:color="auto"/>
            <w:left w:val="none" w:sz="0" w:space="0" w:color="auto"/>
            <w:bottom w:val="none" w:sz="0" w:space="0" w:color="auto"/>
            <w:right w:val="none" w:sz="0" w:space="0" w:color="auto"/>
          </w:divBdr>
        </w:div>
        <w:div w:id="1097216720">
          <w:marLeft w:val="0"/>
          <w:marRight w:val="0"/>
          <w:marTop w:val="0"/>
          <w:marBottom w:val="0"/>
          <w:divBdr>
            <w:top w:val="none" w:sz="0" w:space="0" w:color="auto"/>
            <w:left w:val="none" w:sz="0" w:space="0" w:color="auto"/>
            <w:bottom w:val="none" w:sz="0" w:space="0" w:color="auto"/>
            <w:right w:val="none" w:sz="0" w:space="0" w:color="auto"/>
          </w:divBdr>
        </w:div>
        <w:div w:id="1198275573">
          <w:marLeft w:val="0"/>
          <w:marRight w:val="0"/>
          <w:marTop w:val="0"/>
          <w:marBottom w:val="0"/>
          <w:divBdr>
            <w:top w:val="none" w:sz="0" w:space="0" w:color="auto"/>
            <w:left w:val="none" w:sz="0" w:space="0" w:color="auto"/>
            <w:bottom w:val="none" w:sz="0" w:space="0" w:color="auto"/>
            <w:right w:val="none" w:sz="0" w:space="0" w:color="auto"/>
          </w:divBdr>
        </w:div>
        <w:div w:id="1256209908">
          <w:marLeft w:val="0"/>
          <w:marRight w:val="0"/>
          <w:marTop w:val="0"/>
          <w:marBottom w:val="0"/>
          <w:divBdr>
            <w:top w:val="none" w:sz="0" w:space="0" w:color="auto"/>
            <w:left w:val="none" w:sz="0" w:space="0" w:color="auto"/>
            <w:bottom w:val="none" w:sz="0" w:space="0" w:color="auto"/>
            <w:right w:val="none" w:sz="0" w:space="0" w:color="auto"/>
          </w:divBdr>
        </w:div>
        <w:div w:id="1458404077">
          <w:marLeft w:val="0"/>
          <w:marRight w:val="0"/>
          <w:marTop w:val="0"/>
          <w:marBottom w:val="0"/>
          <w:divBdr>
            <w:top w:val="none" w:sz="0" w:space="0" w:color="auto"/>
            <w:left w:val="none" w:sz="0" w:space="0" w:color="auto"/>
            <w:bottom w:val="none" w:sz="0" w:space="0" w:color="auto"/>
            <w:right w:val="none" w:sz="0" w:space="0" w:color="auto"/>
          </w:divBdr>
        </w:div>
        <w:div w:id="1671180367">
          <w:marLeft w:val="0"/>
          <w:marRight w:val="0"/>
          <w:marTop w:val="0"/>
          <w:marBottom w:val="0"/>
          <w:divBdr>
            <w:top w:val="none" w:sz="0" w:space="0" w:color="auto"/>
            <w:left w:val="none" w:sz="0" w:space="0" w:color="auto"/>
            <w:bottom w:val="none" w:sz="0" w:space="0" w:color="auto"/>
            <w:right w:val="none" w:sz="0" w:space="0" w:color="auto"/>
          </w:divBdr>
        </w:div>
        <w:div w:id="1691300290">
          <w:marLeft w:val="0"/>
          <w:marRight w:val="0"/>
          <w:marTop w:val="0"/>
          <w:marBottom w:val="0"/>
          <w:divBdr>
            <w:top w:val="none" w:sz="0" w:space="0" w:color="auto"/>
            <w:left w:val="none" w:sz="0" w:space="0" w:color="auto"/>
            <w:bottom w:val="none" w:sz="0" w:space="0" w:color="auto"/>
            <w:right w:val="none" w:sz="0" w:space="0" w:color="auto"/>
          </w:divBdr>
        </w:div>
        <w:div w:id="1845316548">
          <w:marLeft w:val="0"/>
          <w:marRight w:val="0"/>
          <w:marTop w:val="0"/>
          <w:marBottom w:val="0"/>
          <w:divBdr>
            <w:top w:val="none" w:sz="0" w:space="0" w:color="auto"/>
            <w:left w:val="none" w:sz="0" w:space="0" w:color="auto"/>
            <w:bottom w:val="none" w:sz="0" w:space="0" w:color="auto"/>
            <w:right w:val="none" w:sz="0" w:space="0" w:color="auto"/>
          </w:divBdr>
        </w:div>
        <w:div w:id="2051801872">
          <w:marLeft w:val="0"/>
          <w:marRight w:val="0"/>
          <w:marTop w:val="0"/>
          <w:marBottom w:val="0"/>
          <w:divBdr>
            <w:top w:val="none" w:sz="0" w:space="0" w:color="auto"/>
            <w:left w:val="none" w:sz="0" w:space="0" w:color="auto"/>
            <w:bottom w:val="none" w:sz="0" w:space="0" w:color="auto"/>
            <w:right w:val="none" w:sz="0" w:space="0" w:color="auto"/>
          </w:divBdr>
        </w:div>
        <w:div w:id="2062242879">
          <w:marLeft w:val="0"/>
          <w:marRight w:val="0"/>
          <w:marTop w:val="0"/>
          <w:marBottom w:val="0"/>
          <w:divBdr>
            <w:top w:val="none" w:sz="0" w:space="0" w:color="auto"/>
            <w:left w:val="none" w:sz="0" w:space="0" w:color="auto"/>
            <w:bottom w:val="none" w:sz="0" w:space="0" w:color="auto"/>
            <w:right w:val="none" w:sz="0" w:space="0" w:color="auto"/>
          </w:divBdr>
        </w:div>
      </w:divsChild>
    </w:div>
    <w:div w:id="1514148235">
      <w:bodyDiv w:val="1"/>
      <w:marLeft w:val="0"/>
      <w:marRight w:val="0"/>
      <w:marTop w:val="0"/>
      <w:marBottom w:val="0"/>
      <w:divBdr>
        <w:top w:val="none" w:sz="0" w:space="0" w:color="auto"/>
        <w:left w:val="none" w:sz="0" w:space="0" w:color="auto"/>
        <w:bottom w:val="none" w:sz="0" w:space="0" w:color="auto"/>
        <w:right w:val="none" w:sz="0" w:space="0" w:color="auto"/>
      </w:divBdr>
    </w:div>
    <w:div w:id="1546064844">
      <w:bodyDiv w:val="1"/>
      <w:marLeft w:val="0"/>
      <w:marRight w:val="0"/>
      <w:marTop w:val="0"/>
      <w:marBottom w:val="0"/>
      <w:divBdr>
        <w:top w:val="none" w:sz="0" w:space="0" w:color="auto"/>
        <w:left w:val="none" w:sz="0" w:space="0" w:color="auto"/>
        <w:bottom w:val="none" w:sz="0" w:space="0" w:color="auto"/>
        <w:right w:val="none" w:sz="0" w:space="0" w:color="auto"/>
      </w:divBdr>
    </w:div>
    <w:div w:id="1583643951">
      <w:bodyDiv w:val="1"/>
      <w:marLeft w:val="0"/>
      <w:marRight w:val="0"/>
      <w:marTop w:val="0"/>
      <w:marBottom w:val="0"/>
      <w:divBdr>
        <w:top w:val="none" w:sz="0" w:space="0" w:color="auto"/>
        <w:left w:val="none" w:sz="0" w:space="0" w:color="auto"/>
        <w:bottom w:val="none" w:sz="0" w:space="0" w:color="auto"/>
        <w:right w:val="none" w:sz="0" w:space="0" w:color="auto"/>
      </w:divBdr>
    </w:div>
    <w:div w:id="1618364306">
      <w:bodyDiv w:val="1"/>
      <w:marLeft w:val="0"/>
      <w:marRight w:val="0"/>
      <w:marTop w:val="0"/>
      <w:marBottom w:val="0"/>
      <w:divBdr>
        <w:top w:val="none" w:sz="0" w:space="0" w:color="auto"/>
        <w:left w:val="none" w:sz="0" w:space="0" w:color="auto"/>
        <w:bottom w:val="none" w:sz="0" w:space="0" w:color="auto"/>
        <w:right w:val="none" w:sz="0" w:space="0" w:color="auto"/>
      </w:divBdr>
    </w:div>
    <w:div w:id="1629122126">
      <w:bodyDiv w:val="1"/>
      <w:marLeft w:val="0"/>
      <w:marRight w:val="0"/>
      <w:marTop w:val="0"/>
      <w:marBottom w:val="0"/>
      <w:divBdr>
        <w:top w:val="none" w:sz="0" w:space="0" w:color="auto"/>
        <w:left w:val="none" w:sz="0" w:space="0" w:color="auto"/>
        <w:bottom w:val="none" w:sz="0" w:space="0" w:color="auto"/>
        <w:right w:val="none" w:sz="0" w:space="0" w:color="auto"/>
      </w:divBdr>
    </w:div>
    <w:div w:id="1677801188">
      <w:bodyDiv w:val="1"/>
      <w:marLeft w:val="0"/>
      <w:marRight w:val="0"/>
      <w:marTop w:val="0"/>
      <w:marBottom w:val="0"/>
      <w:divBdr>
        <w:top w:val="none" w:sz="0" w:space="0" w:color="auto"/>
        <w:left w:val="none" w:sz="0" w:space="0" w:color="auto"/>
        <w:bottom w:val="none" w:sz="0" w:space="0" w:color="auto"/>
        <w:right w:val="none" w:sz="0" w:space="0" w:color="auto"/>
      </w:divBdr>
    </w:div>
    <w:div w:id="1678578797">
      <w:bodyDiv w:val="1"/>
      <w:marLeft w:val="60"/>
      <w:marRight w:val="60"/>
      <w:marTop w:val="60"/>
      <w:marBottom w:val="15"/>
      <w:divBdr>
        <w:top w:val="none" w:sz="0" w:space="0" w:color="auto"/>
        <w:left w:val="none" w:sz="0" w:space="0" w:color="auto"/>
        <w:bottom w:val="none" w:sz="0" w:space="0" w:color="auto"/>
        <w:right w:val="none" w:sz="0" w:space="0" w:color="auto"/>
      </w:divBdr>
    </w:div>
    <w:div w:id="1886520586">
      <w:bodyDiv w:val="1"/>
      <w:marLeft w:val="0"/>
      <w:marRight w:val="0"/>
      <w:marTop w:val="0"/>
      <w:marBottom w:val="0"/>
      <w:divBdr>
        <w:top w:val="none" w:sz="0" w:space="0" w:color="auto"/>
        <w:left w:val="none" w:sz="0" w:space="0" w:color="auto"/>
        <w:bottom w:val="none" w:sz="0" w:space="0" w:color="auto"/>
        <w:right w:val="none" w:sz="0" w:space="0" w:color="auto"/>
      </w:divBdr>
    </w:div>
    <w:div w:id="2032761488">
      <w:bodyDiv w:val="1"/>
      <w:marLeft w:val="60"/>
      <w:marRight w:val="60"/>
      <w:marTop w:val="60"/>
      <w:marBottom w:val="15"/>
      <w:divBdr>
        <w:top w:val="none" w:sz="0" w:space="0" w:color="auto"/>
        <w:left w:val="none" w:sz="0" w:space="0" w:color="auto"/>
        <w:bottom w:val="none" w:sz="0" w:space="0" w:color="auto"/>
        <w:right w:val="none" w:sz="0" w:space="0" w:color="auto"/>
      </w:divBdr>
    </w:div>
    <w:div w:id="2067534403">
      <w:bodyDiv w:val="1"/>
      <w:marLeft w:val="0"/>
      <w:marRight w:val="0"/>
      <w:marTop w:val="0"/>
      <w:marBottom w:val="0"/>
      <w:divBdr>
        <w:top w:val="none" w:sz="0" w:space="0" w:color="auto"/>
        <w:left w:val="none" w:sz="0" w:space="0" w:color="auto"/>
        <w:bottom w:val="none" w:sz="0" w:space="0" w:color="auto"/>
        <w:right w:val="none" w:sz="0" w:space="0" w:color="auto"/>
      </w:divBdr>
    </w:div>
    <w:div w:id="213551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ACECA-1E46-4515-83D2-560D3724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FA1279F</Template>
  <TotalTime>0</TotalTime>
  <Pages>2</Pages>
  <Words>157</Words>
  <Characters>865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Noorderdiep</vt:lpstr>
    </vt:vector>
  </TitlesOfParts>
  <Company>Yard-IT BV</Company>
  <LinksUpToDate>false</LinksUpToDate>
  <CharactersWithSpaces>1020</CharactersWithSpaces>
  <SharedDoc>false</SharedDoc>
  <HLinks>
    <vt:vector size="258" baseType="variant">
      <vt:variant>
        <vt:i4>4915245</vt:i4>
      </vt:variant>
      <vt:variant>
        <vt:i4>255</vt:i4>
      </vt:variant>
      <vt:variant>
        <vt:i4>0</vt:i4>
      </vt:variant>
      <vt:variant>
        <vt:i4>5</vt:i4>
      </vt:variant>
      <vt:variant>
        <vt:lpwstr>mailto:anne.altena@noorderdiep.nl</vt:lpwstr>
      </vt:variant>
      <vt:variant>
        <vt:lpwstr/>
      </vt:variant>
      <vt:variant>
        <vt:i4>1703995</vt:i4>
      </vt:variant>
      <vt:variant>
        <vt:i4>248</vt:i4>
      </vt:variant>
      <vt:variant>
        <vt:i4>0</vt:i4>
      </vt:variant>
      <vt:variant>
        <vt:i4>5</vt:i4>
      </vt:variant>
      <vt:variant>
        <vt:lpwstr/>
      </vt:variant>
      <vt:variant>
        <vt:lpwstr>_Toc297578992</vt:lpwstr>
      </vt:variant>
      <vt:variant>
        <vt:i4>1703995</vt:i4>
      </vt:variant>
      <vt:variant>
        <vt:i4>242</vt:i4>
      </vt:variant>
      <vt:variant>
        <vt:i4>0</vt:i4>
      </vt:variant>
      <vt:variant>
        <vt:i4>5</vt:i4>
      </vt:variant>
      <vt:variant>
        <vt:lpwstr/>
      </vt:variant>
      <vt:variant>
        <vt:lpwstr>_Toc297578991</vt:lpwstr>
      </vt:variant>
      <vt:variant>
        <vt:i4>1703995</vt:i4>
      </vt:variant>
      <vt:variant>
        <vt:i4>236</vt:i4>
      </vt:variant>
      <vt:variant>
        <vt:i4>0</vt:i4>
      </vt:variant>
      <vt:variant>
        <vt:i4>5</vt:i4>
      </vt:variant>
      <vt:variant>
        <vt:lpwstr/>
      </vt:variant>
      <vt:variant>
        <vt:lpwstr>_Toc297578990</vt:lpwstr>
      </vt:variant>
      <vt:variant>
        <vt:i4>1769531</vt:i4>
      </vt:variant>
      <vt:variant>
        <vt:i4>230</vt:i4>
      </vt:variant>
      <vt:variant>
        <vt:i4>0</vt:i4>
      </vt:variant>
      <vt:variant>
        <vt:i4>5</vt:i4>
      </vt:variant>
      <vt:variant>
        <vt:lpwstr/>
      </vt:variant>
      <vt:variant>
        <vt:lpwstr>_Toc297578989</vt:lpwstr>
      </vt:variant>
      <vt:variant>
        <vt:i4>1769531</vt:i4>
      </vt:variant>
      <vt:variant>
        <vt:i4>224</vt:i4>
      </vt:variant>
      <vt:variant>
        <vt:i4>0</vt:i4>
      </vt:variant>
      <vt:variant>
        <vt:i4>5</vt:i4>
      </vt:variant>
      <vt:variant>
        <vt:lpwstr/>
      </vt:variant>
      <vt:variant>
        <vt:lpwstr>_Toc297578988</vt:lpwstr>
      </vt:variant>
      <vt:variant>
        <vt:i4>1769531</vt:i4>
      </vt:variant>
      <vt:variant>
        <vt:i4>218</vt:i4>
      </vt:variant>
      <vt:variant>
        <vt:i4>0</vt:i4>
      </vt:variant>
      <vt:variant>
        <vt:i4>5</vt:i4>
      </vt:variant>
      <vt:variant>
        <vt:lpwstr/>
      </vt:variant>
      <vt:variant>
        <vt:lpwstr>_Toc297578987</vt:lpwstr>
      </vt:variant>
      <vt:variant>
        <vt:i4>1769531</vt:i4>
      </vt:variant>
      <vt:variant>
        <vt:i4>212</vt:i4>
      </vt:variant>
      <vt:variant>
        <vt:i4>0</vt:i4>
      </vt:variant>
      <vt:variant>
        <vt:i4>5</vt:i4>
      </vt:variant>
      <vt:variant>
        <vt:lpwstr/>
      </vt:variant>
      <vt:variant>
        <vt:lpwstr>_Toc297578986</vt:lpwstr>
      </vt:variant>
      <vt:variant>
        <vt:i4>1769531</vt:i4>
      </vt:variant>
      <vt:variant>
        <vt:i4>206</vt:i4>
      </vt:variant>
      <vt:variant>
        <vt:i4>0</vt:i4>
      </vt:variant>
      <vt:variant>
        <vt:i4>5</vt:i4>
      </vt:variant>
      <vt:variant>
        <vt:lpwstr/>
      </vt:variant>
      <vt:variant>
        <vt:lpwstr>_Toc297578985</vt:lpwstr>
      </vt:variant>
      <vt:variant>
        <vt:i4>1769531</vt:i4>
      </vt:variant>
      <vt:variant>
        <vt:i4>200</vt:i4>
      </vt:variant>
      <vt:variant>
        <vt:i4>0</vt:i4>
      </vt:variant>
      <vt:variant>
        <vt:i4>5</vt:i4>
      </vt:variant>
      <vt:variant>
        <vt:lpwstr/>
      </vt:variant>
      <vt:variant>
        <vt:lpwstr>_Toc297578984</vt:lpwstr>
      </vt:variant>
      <vt:variant>
        <vt:i4>1769531</vt:i4>
      </vt:variant>
      <vt:variant>
        <vt:i4>194</vt:i4>
      </vt:variant>
      <vt:variant>
        <vt:i4>0</vt:i4>
      </vt:variant>
      <vt:variant>
        <vt:i4>5</vt:i4>
      </vt:variant>
      <vt:variant>
        <vt:lpwstr/>
      </vt:variant>
      <vt:variant>
        <vt:lpwstr>_Toc297578983</vt:lpwstr>
      </vt:variant>
      <vt:variant>
        <vt:i4>1769531</vt:i4>
      </vt:variant>
      <vt:variant>
        <vt:i4>188</vt:i4>
      </vt:variant>
      <vt:variant>
        <vt:i4>0</vt:i4>
      </vt:variant>
      <vt:variant>
        <vt:i4>5</vt:i4>
      </vt:variant>
      <vt:variant>
        <vt:lpwstr/>
      </vt:variant>
      <vt:variant>
        <vt:lpwstr>_Toc297578982</vt:lpwstr>
      </vt:variant>
      <vt:variant>
        <vt:i4>1769531</vt:i4>
      </vt:variant>
      <vt:variant>
        <vt:i4>182</vt:i4>
      </vt:variant>
      <vt:variant>
        <vt:i4>0</vt:i4>
      </vt:variant>
      <vt:variant>
        <vt:i4>5</vt:i4>
      </vt:variant>
      <vt:variant>
        <vt:lpwstr/>
      </vt:variant>
      <vt:variant>
        <vt:lpwstr>_Toc297578981</vt:lpwstr>
      </vt:variant>
      <vt:variant>
        <vt:i4>1769531</vt:i4>
      </vt:variant>
      <vt:variant>
        <vt:i4>176</vt:i4>
      </vt:variant>
      <vt:variant>
        <vt:i4>0</vt:i4>
      </vt:variant>
      <vt:variant>
        <vt:i4>5</vt:i4>
      </vt:variant>
      <vt:variant>
        <vt:lpwstr/>
      </vt:variant>
      <vt:variant>
        <vt:lpwstr>_Toc297578980</vt:lpwstr>
      </vt:variant>
      <vt:variant>
        <vt:i4>1310779</vt:i4>
      </vt:variant>
      <vt:variant>
        <vt:i4>170</vt:i4>
      </vt:variant>
      <vt:variant>
        <vt:i4>0</vt:i4>
      </vt:variant>
      <vt:variant>
        <vt:i4>5</vt:i4>
      </vt:variant>
      <vt:variant>
        <vt:lpwstr/>
      </vt:variant>
      <vt:variant>
        <vt:lpwstr>_Toc297578979</vt:lpwstr>
      </vt:variant>
      <vt:variant>
        <vt:i4>1310779</vt:i4>
      </vt:variant>
      <vt:variant>
        <vt:i4>164</vt:i4>
      </vt:variant>
      <vt:variant>
        <vt:i4>0</vt:i4>
      </vt:variant>
      <vt:variant>
        <vt:i4>5</vt:i4>
      </vt:variant>
      <vt:variant>
        <vt:lpwstr/>
      </vt:variant>
      <vt:variant>
        <vt:lpwstr>_Toc297578978</vt:lpwstr>
      </vt:variant>
      <vt:variant>
        <vt:i4>1310779</vt:i4>
      </vt:variant>
      <vt:variant>
        <vt:i4>158</vt:i4>
      </vt:variant>
      <vt:variant>
        <vt:i4>0</vt:i4>
      </vt:variant>
      <vt:variant>
        <vt:i4>5</vt:i4>
      </vt:variant>
      <vt:variant>
        <vt:lpwstr/>
      </vt:variant>
      <vt:variant>
        <vt:lpwstr>_Toc297578977</vt:lpwstr>
      </vt:variant>
      <vt:variant>
        <vt:i4>1310779</vt:i4>
      </vt:variant>
      <vt:variant>
        <vt:i4>152</vt:i4>
      </vt:variant>
      <vt:variant>
        <vt:i4>0</vt:i4>
      </vt:variant>
      <vt:variant>
        <vt:i4>5</vt:i4>
      </vt:variant>
      <vt:variant>
        <vt:lpwstr/>
      </vt:variant>
      <vt:variant>
        <vt:lpwstr>_Toc297578976</vt:lpwstr>
      </vt:variant>
      <vt:variant>
        <vt:i4>1310779</vt:i4>
      </vt:variant>
      <vt:variant>
        <vt:i4>146</vt:i4>
      </vt:variant>
      <vt:variant>
        <vt:i4>0</vt:i4>
      </vt:variant>
      <vt:variant>
        <vt:i4>5</vt:i4>
      </vt:variant>
      <vt:variant>
        <vt:lpwstr/>
      </vt:variant>
      <vt:variant>
        <vt:lpwstr>_Toc297578975</vt:lpwstr>
      </vt:variant>
      <vt:variant>
        <vt:i4>1310779</vt:i4>
      </vt:variant>
      <vt:variant>
        <vt:i4>140</vt:i4>
      </vt:variant>
      <vt:variant>
        <vt:i4>0</vt:i4>
      </vt:variant>
      <vt:variant>
        <vt:i4>5</vt:i4>
      </vt:variant>
      <vt:variant>
        <vt:lpwstr/>
      </vt:variant>
      <vt:variant>
        <vt:lpwstr>_Toc297578974</vt:lpwstr>
      </vt:variant>
      <vt:variant>
        <vt:i4>1310779</vt:i4>
      </vt:variant>
      <vt:variant>
        <vt:i4>134</vt:i4>
      </vt:variant>
      <vt:variant>
        <vt:i4>0</vt:i4>
      </vt:variant>
      <vt:variant>
        <vt:i4>5</vt:i4>
      </vt:variant>
      <vt:variant>
        <vt:lpwstr/>
      </vt:variant>
      <vt:variant>
        <vt:lpwstr>_Toc297578973</vt:lpwstr>
      </vt:variant>
      <vt:variant>
        <vt:i4>1310779</vt:i4>
      </vt:variant>
      <vt:variant>
        <vt:i4>128</vt:i4>
      </vt:variant>
      <vt:variant>
        <vt:i4>0</vt:i4>
      </vt:variant>
      <vt:variant>
        <vt:i4>5</vt:i4>
      </vt:variant>
      <vt:variant>
        <vt:lpwstr/>
      </vt:variant>
      <vt:variant>
        <vt:lpwstr>_Toc297578972</vt:lpwstr>
      </vt:variant>
      <vt:variant>
        <vt:i4>1310779</vt:i4>
      </vt:variant>
      <vt:variant>
        <vt:i4>122</vt:i4>
      </vt:variant>
      <vt:variant>
        <vt:i4>0</vt:i4>
      </vt:variant>
      <vt:variant>
        <vt:i4>5</vt:i4>
      </vt:variant>
      <vt:variant>
        <vt:lpwstr/>
      </vt:variant>
      <vt:variant>
        <vt:lpwstr>_Toc297578971</vt:lpwstr>
      </vt:variant>
      <vt:variant>
        <vt:i4>1310779</vt:i4>
      </vt:variant>
      <vt:variant>
        <vt:i4>116</vt:i4>
      </vt:variant>
      <vt:variant>
        <vt:i4>0</vt:i4>
      </vt:variant>
      <vt:variant>
        <vt:i4>5</vt:i4>
      </vt:variant>
      <vt:variant>
        <vt:lpwstr/>
      </vt:variant>
      <vt:variant>
        <vt:lpwstr>_Toc297578970</vt:lpwstr>
      </vt:variant>
      <vt:variant>
        <vt:i4>1376315</vt:i4>
      </vt:variant>
      <vt:variant>
        <vt:i4>110</vt:i4>
      </vt:variant>
      <vt:variant>
        <vt:i4>0</vt:i4>
      </vt:variant>
      <vt:variant>
        <vt:i4>5</vt:i4>
      </vt:variant>
      <vt:variant>
        <vt:lpwstr/>
      </vt:variant>
      <vt:variant>
        <vt:lpwstr>_Toc297578969</vt:lpwstr>
      </vt:variant>
      <vt:variant>
        <vt:i4>1376315</vt:i4>
      </vt:variant>
      <vt:variant>
        <vt:i4>104</vt:i4>
      </vt:variant>
      <vt:variant>
        <vt:i4>0</vt:i4>
      </vt:variant>
      <vt:variant>
        <vt:i4>5</vt:i4>
      </vt:variant>
      <vt:variant>
        <vt:lpwstr/>
      </vt:variant>
      <vt:variant>
        <vt:lpwstr>_Toc297578968</vt:lpwstr>
      </vt:variant>
      <vt:variant>
        <vt:i4>1376315</vt:i4>
      </vt:variant>
      <vt:variant>
        <vt:i4>98</vt:i4>
      </vt:variant>
      <vt:variant>
        <vt:i4>0</vt:i4>
      </vt:variant>
      <vt:variant>
        <vt:i4>5</vt:i4>
      </vt:variant>
      <vt:variant>
        <vt:lpwstr/>
      </vt:variant>
      <vt:variant>
        <vt:lpwstr>_Toc297578967</vt:lpwstr>
      </vt:variant>
      <vt:variant>
        <vt:i4>1376315</vt:i4>
      </vt:variant>
      <vt:variant>
        <vt:i4>92</vt:i4>
      </vt:variant>
      <vt:variant>
        <vt:i4>0</vt:i4>
      </vt:variant>
      <vt:variant>
        <vt:i4>5</vt:i4>
      </vt:variant>
      <vt:variant>
        <vt:lpwstr/>
      </vt:variant>
      <vt:variant>
        <vt:lpwstr>_Toc297578966</vt:lpwstr>
      </vt:variant>
      <vt:variant>
        <vt:i4>1376315</vt:i4>
      </vt:variant>
      <vt:variant>
        <vt:i4>86</vt:i4>
      </vt:variant>
      <vt:variant>
        <vt:i4>0</vt:i4>
      </vt:variant>
      <vt:variant>
        <vt:i4>5</vt:i4>
      </vt:variant>
      <vt:variant>
        <vt:lpwstr/>
      </vt:variant>
      <vt:variant>
        <vt:lpwstr>_Toc297578965</vt:lpwstr>
      </vt:variant>
      <vt:variant>
        <vt:i4>1376315</vt:i4>
      </vt:variant>
      <vt:variant>
        <vt:i4>80</vt:i4>
      </vt:variant>
      <vt:variant>
        <vt:i4>0</vt:i4>
      </vt:variant>
      <vt:variant>
        <vt:i4>5</vt:i4>
      </vt:variant>
      <vt:variant>
        <vt:lpwstr/>
      </vt:variant>
      <vt:variant>
        <vt:lpwstr>_Toc297578964</vt:lpwstr>
      </vt:variant>
      <vt:variant>
        <vt:i4>1376315</vt:i4>
      </vt:variant>
      <vt:variant>
        <vt:i4>74</vt:i4>
      </vt:variant>
      <vt:variant>
        <vt:i4>0</vt:i4>
      </vt:variant>
      <vt:variant>
        <vt:i4>5</vt:i4>
      </vt:variant>
      <vt:variant>
        <vt:lpwstr/>
      </vt:variant>
      <vt:variant>
        <vt:lpwstr>_Toc297578963</vt:lpwstr>
      </vt:variant>
      <vt:variant>
        <vt:i4>1376315</vt:i4>
      </vt:variant>
      <vt:variant>
        <vt:i4>68</vt:i4>
      </vt:variant>
      <vt:variant>
        <vt:i4>0</vt:i4>
      </vt:variant>
      <vt:variant>
        <vt:i4>5</vt:i4>
      </vt:variant>
      <vt:variant>
        <vt:lpwstr/>
      </vt:variant>
      <vt:variant>
        <vt:lpwstr>_Toc297578962</vt:lpwstr>
      </vt:variant>
      <vt:variant>
        <vt:i4>1376315</vt:i4>
      </vt:variant>
      <vt:variant>
        <vt:i4>62</vt:i4>
      </vt:variant>
      <vt:variant>
        <vt:i4>0</vt:i4>
      </vt:variant>
      <vt:variant>
        <vt:i4>5</vt:i4>
      </vt:variant>
      <vt:variant>
        <vt:lpwstr/>
      </vt:variant>
      <vt:variant>
        <vt:lpwstr>_Toc297578961</vt:lpwstr>
      </vt:variant>
      <vt:variant>
        <vt:i4>1376315</vt:i4>
      </vt:variant>
      <vt:variant>
        <vt:i4>56</vt:i4>
      </vt:variant>
      <vt:variant>
        <vt:i4>0</vt:i4>
      </vt:variant>
      <vt:variant>
        <vt:i4>5</vt:i4>
      </vt:variant>
      <vt:variant>
        <vt:lpwstr/>
      </vt:variant>
      <vt:variant>
        <vt:lpwstr>_Toc297578960</vt:lpwstr>
      </vt:variant>
      <vt:variant>
        <vt:i4>1441851</vt:i4>
      </vt:variant>
      <vt:variant>
        <vt:i4>50</vt:i4>
      </vt:variant>
      <vt:variant>
        <vt:i4>0</vt:i4>
      </vt:variant>
      <vt:variant>
        <vt:i4>5</vt:i4>
      </vt:variant>
      <vt:variant>
        <vt:lpwstr/>
      </vt:variant>
      <vt:variant>
        <vt:lpwstr>_Toc297578959</vt:lpwstr>
      </vt:variant>
      <vt:variant>
        <vt:i4>1441851</vt:i4>
      </vt:variant>
      <vt:variant>
        <vt:i4>44</vt:i4>
      </vt:variant>
      <vt:variant>
        <vt:i4>0</vt:i4>
      </vt:variant>
      <vt:variant>
        <vt:i4>5</vt:i4>
      </vt:variant>
      <vt:variant>
        <vt:lpwstr/>
      </vt:variant>
      <vt:variant>
        <vt:lpwstr>_Toc297578958</vt:lpwstr>
      </vt:variant>
      <vt:variant>
        <vt:i4>1441851</vt:i4>
      </vt:variant>
      <vt:variant>
        <vt:i4>38</vt:i4>
      </vt:variant>
      <vt:variant>
        <vt:i4>0</vt:i4>
      </vt:variant>
      <vt:variant>
        <vt:i4>5</vt:i4>
      </vt:variant>
      <vt:variant>
        <vt:lpwstr/>
      </vt:variant>
      <vt:variant>
        <vt:lpwstr>_Toc297578957</vt:lpwstr>
      </vt:variant>
      <vt:variant>
        <vt:i4>1441851</vt:i4>
      </vt:variant>
      <vt:variant>
        <vt:i4>32</vt:i4>
      </vt:variant>
      <vt:variant>
        <vt:i4>0</vt:i4>
      </vt:variant>
      <vt:variant>
        <vt:i4>5</vt:i4>
      </vt:variant>
      <vt:variant>
        <vt:lpwstr/>
      </vt:variant>
      <vt:variant>
        <vt:lpwstr>_Toc297578956</vt:lpwstr>
      </vt:variant>
      <vt:variant>
        <vt:i4>1441851</vt:i4>
      </vt:variant>
      <vt:variant>
        <vt:i4>26</vt:i4>
      </vt:variant>
      <vt:variant>
        <vt:i4>0</vt:i4>
      </vt:variant>
      <vt:variant>
        <vt:i4>5</vt:i4>
      </vt:variant>
      <vt:variant>
        <vt:lpwstr/>
      </vt:variant>
      <vt:variant>
        <vt:lpwstr>_Toc297578955</vt:lpwstr>
      </vt:variant>
      <vt:variant>
        <vt:i4>1441851</vt:i4>
      </vt:variant>
      <vt:variant>
        <vt:i4>20</vt:i4>
      </vt:variant>
      <vt:variant>
        <vt:i4>0</vt:i4>
      </vt:variant>
      <vt:variant>
        <vt:i4>5</vt:i4>
      </vt:variant>
      <vt:variant>
        <vt:lpwstr/>
      </vt:variant>
      <vt:variant>
        <vt:lpwstr>_Toc297578954</vt:lpwstr>
      </vt:variant>
      <vt:variant>
        <vt:i4>1441851</vt:i4>
      </vt:variant>
      <vt:variant>
        <vt:i4>14</vt:i4>
      </vt:variant>
      <vt:variant>
        <vt:i4>0</vt:i4>
      </vt:variant>
      <vt:variant>
        <vt:i4>5</vt:i4>
      </vt:variant>
      <vt:variant>
        <vt:lpwstr/>
      </vt:variant>
      <vt:variant>
        <vt:lpwstr>_Toc297578953</vt:lpwstr>
      </vt:variant>
      <vt:variant>
        <vt:i4>1441851</vt:i4>
      </vt:variant>
      <vt:variant>
        <vt:i4>8</vt:i4>
      </vt:variant>
      <vt:variant>
        <vt:i4>0</vt:i4>
      </vt:variant>
      <vt:variant>
        <vt:i4>5</vt:i4>
      </vt:variant>
      <vt:variant>
        <vt:lpwstr/>
      </vt:variant>
      <vt:variant>
        <vt:lpwstr>_Toc297578952</vt:lpwstr>
      </vt:variant>
      <vt:variant>
        <vt:i4>1441851</vt:i4>
      </vt:variant>
      <vt:variant>
        <vt:i4>2</vt:i4>
      </vt:variant>
      <vt:variant>
        <vt:i4>0</vt:i4>
      </vt:variant>
      <vt:variant>
        <vt:i4>5</vt:i4>
      </vt:variant>
      <vt:variant>
        <vt:lpwstr/>
      </vt:variant>
      <vt:variant>
        <vt:lpwstr>_Toc297578951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Noorderdiep</dc:title>
  <dc:creator>aaltena</dc:creator>
  <cp:lastModifiedBy>altena</cp:lastModifiedBy>
  <cp:revision>3</cp:revision>
  <cp:lastPrinted>2014-03-11T09:36:00Z</cp:lastPrinted>
  <dcterms:created xsi:type="dcterms:W3CDTF">2014-03-11T11:02:00Z</dcterms:created>
  <dcterms:modified xsi:type="dcterms:W3CDTF">2014-09-16T18:05:00Z</dcterms:modified>
</cp:coreProperties>
</file>